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6BF" w:rsidRPr="00561829" w:rsidRDefault="00B956BF" w:rsidP="00946F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61829">
        <w:rPr>
          <w:sz w:val="28"/>
          <w:szCs w:val="28"/>
        </w:rPr>
        <w:t>АДМИНИСТ</w:t>
      </w:r>
      <w:r>
        <w:rPr>
          <w:sz w:val="28"/>
          <w:szCs w:val="28"/>
        </w:rPr>
        <w:t xml:space="preserve">РАЦИЯ                                 </w:t>
      </w:r>
    </w:p>
    <w:p w:rsidR="00B956BF" w:rsidRDefault="00B956BF" w:rsidP="00946F8C">
      <w:pPr>
        <w:tabs>
          <w:tab w:val="center" w:pos="467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ЛОТОШАНСКОГО  СЕЛЬСОВЕТА </w:t>
      </w:r>
    </w:p>
    <w:p w:rsidR="00B956BF" w:rsidRPr="00561829" w:rsidRDefault="00B956BF" w:rsidP="00251008">
      <w:pPr>
        <w:tabs>
          <w:tab w:val="center" w:pos="4677"/>
        </w:tabs>
        <w:jc w:val="center"/>
        <w:rPr>
          <w:sz w:val="28"/>
          <w:szCs w:val="28"/>
        </w:rPr>
      </w:pPr>
      <w:r w:rsidRPr="00561829">
        <w:rPr>
          <w:sz w:val="28"/>
          <w:szCs w:val="28"/>
        </w:rPr>
        <w:t>КРАСНОЗЕРСКОГО РАЙОНА</w:t>
      </w:r>
      <w:r>
        <w:rPr>
          <w:sz w:val="28"/>
          <w:szCs w:val="28"/>
        </w:rPr>
        <w:t xml:space="preserve"> </w:t>
      </w:r>
      <w:r w:rsidRPr="00561829">
        <w:rPr>
          <w:sz w:val="28"/>
          <w:szCs w:val="28"/>
        </w:rPr>
        <w:t>НОВОСИБИРСКОЙ ОБЛАСТИ</w:t>
      </w:r>
    </w:p>
    <w:p w:rsidR="00B956BF" w:rsidRDefault="00B956BF" w:rsidP="00946F8C">
      <w:pPr>
        <w:jc w:val="center"/>
        <w:rPr>
          <w:sz w:val="28"/>
          <w:szCs w:val="28"/>
        </w:rPr>
      </w:pPr>
    </w:p>
    <w:p w:rsidR="00B956BF" w:rsidRPr="003F18C1" w:rsidRDefault="00B956BF" w:rsidP="00D75128">
      <w:pPr>
        <w:jc w:val="center"/>
        <w:rPr>
          <w:sz w:val="28"/>
          <w:szCs w:val="28"/>
        </w:rPr>
      </w:pPr>
    </w:p>
    <w:p w:rsidR="00B956BF" w:rsidRDefault="00B956BF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ПОСТАНОВЛЕНИЕ</w:t>
      </w:r>
    </w:p>
    <w:p w:rsidR="00B956BF" w:rsidRPr="003F18C1" w:rsidRDefault="00B956BF" w:rsidP="00D75128">
      <w:pPr>
        <w:jc w:val="center"/>
        <w:rPr>
          <w:sz w:val="28"/>
          <w:szCs w:val="28"/>
        </w:rPr>
      </w:pPr>
    </w:p>
    <w:p w:rsidR="00B956BF" w:rsidRDefault="00B956BF" w:rsidP="00D75128">
      <w:pPr>
        <w:rPr>
          <w:sz w:val="28"/>
          <w:szCs w:val="28"/>
        </w:rPr>
      </w:pPr>
      <w:r w:rsidRPr="003F18C1">
        <w:rPr>
          <w:sz w:val="28"/>
          <w:szCs w:val="28"/>
        </w:rPr>
        <w:t>От</w:t>
      </w:r>
      <w:r>
        <w:rPr>
          <w:sz w:val="28"/>
          <w:szCs w:val="28"/>
        </w:rPr>
        <w:t xml:space="preserve"> 17.04.2018 г.                                    с.Лотошное </w:t>
      </w:r>
      <w:r w:rsidRPr="003F18C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</w:t>
      </w:r>
      <w:r w:rsidRPr="003F18C1">
        <w:rPr>
          <w:sz w:val="28"/>
          <w:szCs w:val="28"/>
        </w:rPr>
        <w:t xml:space="preserve"> № </w:t>
      </w:r>
      <w:r>
        <w:rPr>
          <w:sz w:val="28"/>
          <w:szCs w:val="28"/>
        </w:rPr>
        <w:t>22</w:t>
      </w:r>
    </w:p>
    <w:p w:rsidR="00B956BF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Default="00B956BF" w:rsidP="00D75128">
      <w:pPr>
        <w:rPr>
          <w:sz w:val="28"/>
          <w:szCs w:val="28"/>
        </w:rPr>
      </w:pPr>
      <w:r w:rsidRPr="003F18C1">
        <w:rPr>
          <w:sz w:val="28"/>
          <w:szCs w:val="28"/>
        </w:rPr>
        <w:t xml:space="preserve">О порядке осуществления внутреннего </w:t>
      </w:r>
    </w:p>
    <w:p w:rsidR="00B956BF" w:rsidRDefault="00B956BF" w:rsidP="00D75128">
      <w:pPr>
        <w:rPr>
          <w:sz w:val="28"/>
          <w:szCs w:val="28"/>
        </w:rPr>
      </w:pPr>
      <w:r w:rsidRPr="003F18C1">
        <w:rPr>
          <w:sz w:val="28"/>
          <w:szCs w:val="28"/>
        </w:rPr>
        <w:t xml:space="preserve">муниципального финансового контроля </w:t>
      </w:r>
    </w:p>
    <w:p w:rsidR="00B956BF" w:rsidRDefault="00B956BF" w:rsidP="00D75128">
      <w:pPr>
        <w:rPr>
          <w:sz w:val="28"/>
          <w:szCs w:val="28"/>
        </w:rPr>
      </w:pPr>
      <w:r w:rsidRPr="003F18C1">
        <w:rPr>
          <w:sz w:val="28"/>
          <w:szCs w:val="28"/>
        </w:rPr>
        <w:t xml:space="preserve">в сфере закупок товаров, работ, услуг </w:t>
      </w:r>
    </w:p>
    <w:p w:rsidR="00B956BF" w:rsidRPr="003F18C1" w:rsidRDefault="00B956BF" w:rsidP="00D75128">
      <w:pPr>
        <w:rPr>
          <w:sz w:val="28"/>
          <w:szCs w:val="28"/>
        </w:rPr>
      </w:pPr>
      <w:r w:rsidRPr="003F18C1">
        <w:rPr>
          <w:sz w:val="28"/>
          <w:szCs w:val="28"/>
        </w:rPr>
        <w:t>для</w:t>
      </w:r>
      <w:r>
        <w:rPr>
          <w:sz w:val="28"/>
          <w:szCs w:val="28"/>
        </w:rPr>
        <w:t xml:space="preserve"> обеспечения муниципальных нужд.</w:t>
      </w:r>
    </w:p>
    <w:p w:rsidR="00B956BF" w:rsidRPr="003F18C1" w:rsidRDefault="00B956BF" w:rsidP="00D75128">
      <w:pPr>
        <w:rPr>
          <w:sz w:val="28"/>
          <w:szCs w:val="28"/>
        </w:rPr>
      </w:pPr>
    </w:p>
    <w:p w:rsidR="00B956BF" w:rsidRDefault="00B956BF" w:rsidP="00D751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Pr="003F18C1">
        <w:rPr>
          <w:sz w:val="28"/>
          <w:szCs w:val="28"/>
        </w:rPr>
        <w:t xml:space="preserve"> </w:t>
      </w:r>
      <w:r w:rsidRPr="008534B3">
        <w:rPr>
          <w:sz w:val="28"/>
          <w:szCs w:val="28"/>
        </w:rPr>
        <w:t xml:space="preserve">с </w:t>
      </w:r>
      <w:hyperlink r:id="rId7" w:history="1">
        <w:r w:rsidRPr="008534B3">
          <w:rPr>
            <w:color w:val="0000FF"/>
            <w:sz w:val="28"/>
            <w:szCs w:val="28"/>
          </w:rPr>
          <w:t>частью 11 статьи 99</w:t>
        </w:r>
      </w:hyperlink>
      <w:r w:rsidRPr="008534B3">
        <w:rPr>
          <w:sz w:val="28"/>
          <w:szCs w:val="28"/>
        </w:rPr>
        <w:t xml:space="preserve"> Фед</w:t>
      </w:r>
      <w:r>
        <w:rPr>
          <w:sz w:val="28"/>
          <w:szCs w:val="28"/>
        </w:rPr>
        <w:t>ерального закона от 05.04.2013 №</w:t>
      </w:r>
      <w:r w:rsidRPr="008534B3">
        <w:rPr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ПОСТАНОВЛЯЕТ:</w:t>
      </w:r>
    </w:p>
    <w:p w:rsidR="00B956BF" w:rsidRPr="003F18C1" w:rsidRDefault="00B956BF" w:rsidP="008B53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 Утвердить Порядок осуществления внутреннего муниципального финансового контроля в сфере закупок товаров, работ, услуг для обеспечения муниципальных нужд (приложение).</w:t>
      </w:r>
    </w:p>
    <w:p w:rsidR="00B956BF" w:rsidRPr="008B5356" w:rsidRDefault="00B956BF" w:rsidP="008B5356">
      <w:pPr>
        <w:jc w:val="both"/>
        <w:rPr>
          <w:color w:val="333333"/>
          <w:sz w:val="28"/>
          <w:szCs w:val="28"/>
        </w:rPr>
      </w:pPr>
      <w:bookmarkStart w:id="0" w:name="Par13"/>
      <w:bookmarkEnd w:id="0"/>
      <w:r>
        <w:rPr>
          <w:sz w:val="28"/>
          <w:szCs w:val="28"/>
        </w:rPr>
        <w:t>2</w:t>
      </w:r>
      <w:r w:rsidRPr="003F18C1">
        <w:rPr>
          <w:sz w:val="28"/>
          <w:szCs w:val="28"/>
        </w:rPr>
        <w:t>.</w:t>
      </w:r>
      <w:r>
        <w:rPr>
          <w:sz w:val="28"/>
          <w:szCs w:val="28"/>
        </w:rPr>
        <w:t xml:space="preserve"> О</w:t>
      </w:r>
      <w:r w:rsidRPr="00EB2469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 xml:space="preserve"> </w:t>
      </w:r>
      <w:r w:rsidRPr="00EB2469">
        <w:rPr>
          <w:sz w:val="28"/>
          <w:szCs w:val="28"/>
        </w:rPr>
        <w:t xml:space="preserve">постановление в </w:t>
      </w:r>
      <w:r>
        <w:rPr>
          <w:sz w:val="28"/>
          <w:szCs w:val="28"/>
        </w:rPr>
        <w:t>периодическом  печатном  издании «Бюллетень органов местного самоуправления Лотошанского сельсовета Краснозерского района Новосибирской области» и разместить на официальном сайте администрации Лотошанского  сельсовета Краснозерского района Новосибирской области.</w:t>
      </w:r>
    </w:p>
    <w:p w:rsidR="00B956BF" w:rsidRPr="003F18C1" w:rsidRDefault="00B956BF" w:rsidP="008B5356">
      <w:pPr>
        <w:jc w:val="both"/>
        <w:rPr>
          <w:sz w:val="28"/>
          <w:szCs w:val="28"/>
        </w:rPr>
      </w:pPr>
      <w:r>
        <w:rPr>
          <w:sz w:val="28"/>
          <w:szCs w:val="28"/>
        </w:rPr>
        <w:t>3. Обеспечить отправку постановления</w:t>
      </w:r>
      <w:r w:rsidRPr="003F18C1">
        <w:rPr>
          <w:sz w:val="28"/>
          <w:szCs w:val="28"/>
        </w:rPr>
        <w:t xml:space="preserve"> в управление законопроектных работ и ведения регистра Министерства юстиции Новосибирской области в установленном законом порядке.</w:t>
      </w:r>
    </w:p>
    <w:p w:rsidR="00B956BF" w:rsidRPr="003F18C1" w:rsidRDefault="00B956BF" w:rsidP="008B5356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F18C1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B956BF" w:rsidRDefault="00B956BF" w:rsidP="00D75128">
      <w:pPr>
        <w:jc w:val="both"/>
        <w:rPr>
          <w:sz w:val="28"/>
          <w:szCs w:val="28"/>
        </w:rPr>
      </w:pPr>
    </w:p>
    <w:p w:rsidR="00B956BF" w:rsidRDefault="00B956BF" w:rsidP="00D75128">
      <w:pPr>
        <w:jc w:val="both"/>
        <w:rPr>
          <w:sz w:val="28"/>
          <w:szCs w:val="28"/>
        </w:rPr>
      </w:pPr>
    </w:p>
    <w:p w:rsidR="00B956BF" w:rsidRPr="003F18C1" w:rsidRDefault="00B956BF" w:rsidP="00D75128">
      <w:pPr>
        <w:jc w:val="both"/>
        <w:rPr>
          <w:sz w:val="28"/>
          <w:szCs w:val="28"/>
        </w:rPr>
      </w:pPr>
    </w:p>
    <w:p w:rsidR="00B956BF" w:rsidRDefault="00B956BF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Лотошанского сельсовета</w:t>
      </w:r>
    </w:p>
    <w:p w:rsidR="00B956BF" w:rsidRPr="003F18C1" w:rsidRDefault="00B956BF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Краснозерского района </w:t>
      </w:r>
    </w:p>
    <w:p w:rsidR="00B956BF" w:rsidRPr="003F18C1" w:rsidRDefault="00B956BF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Новосибирской области                                  </w:t>
      </w:r>
      <w:r>
        <w:rPr>
          <w:sz w:val="28"/>
          <w:szCs w:val="28"/>
        </w:rPr>
        <w:t xml:space="preserve">           </w:t>
      </w:r>
      <w:r w:rsidRPr="003F18C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А.В.Кеслер</w:t>
      </w:r>
    </w:p>
    <w:p w:rsidR="00B956BF" w:rsidRDefault="00B956BF" w:rsidP="00D7512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bookmarkStart w:id="1" w:name="Par25"/>
      <w:bookmarkEnd w:id="1"/>
    </w:p>
    <w:p w:rsidR="00B956BF" w:rsidRDefault="00B956BF" w:rsidP="00D7512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B956BF" w:rsidRDefault="00B956BF" w:rsidP="00D7512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B956BF" w:rsidRDefault="00B956BF" w:rsidP="00D7512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B956BF" w:rsidRDefault="00B956BF" w:rsidP="00D7512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B956BF" w:rsidRPr="003F18C1" w:rsidRDefault="00B956BF" w:rsidP="00D7512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B956BF" w:rsidRDefault="00B956BF" w:rsidP="00D75128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Р.С.Гришко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60-332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3F18C1">
        <w:rPr>
          <w:sz w:val="28"/>
          <w:szCs w:val="28"/>
        </w:rPr>
        <w:t>Приложение</w:t>
      </w:r>
    </w:p>
    <w:p w:rsidR="00B956BF" w:rsidRDefault="00B956BF" w:rsidP="00D7512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F18C1">
        <w:rPr>
          <w:sz w:val="28"/>
          <w:szCs w:val="28"/>
        </w:rPr>
        <w:t>к постановлению администрации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Лотшанского  сельсовета </w:t>
      </w:r>
      <w:r w:rsidRPr="003F18C1">
        <w:rPr>
          <w:sz w:val="28"/>
          <w:szCs w:val="28"/>
        </w:rPr>
        <w:t xml:space="preserve"> 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F18C1">
        <w:rPr>
          <w:sz w:val="28"/>
          <w:szCs w:val="28"/>
        </w:rPr>
        <w:t>Краснозерского района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F18C1">
        <w:rPr>
          <w:sz w:val="28"/>
          <w:szCs w:val="28"/>
        </w:rPr>
        <w:t xml:space="preserve"> Новосибирской области </w:t>
      </w:r>
    </w:p>
    <w:p w:rsidR="00B956BF" w:rsidRPr="003F18C1" w:rsidRDefault="00B956BF" w:rsidP="008B535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Pr="003F18C1">
        <w:rPr>
          <w:sz w:val="28"/>
          <w:szCs w:val="28"/>
        </w:rPr>
        <w:t xml:space="preserve">№ </w:t>
      </w:r>
      <w:r>
        <w:rPr>
          <w:sz w:val="28"/>
          <w:szCs w:val="28"/>
        </w:rPr>
        <w:t>22 от 17.04.2018 г.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2" w:name="Par30"/>
      <w:bookmarkEnd w:id="2"/>
      <w:r w:rsidRPr="003F18C1">
        <w:rPr>
          <w:b/>
          <w:bCs/>
          <w:sz w:val="28"/>
          <w:szCs w:val="28"/>
        </w:rPr>
        <w:t>ПОРЯДОК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18C1">
        <w:rPr>
          <w:b/>
          <w:bCs/>
          <w:sz w:val="28"/>
          <w:szCs w:val="28"/>
        </w:rPr>
        <w:t>ОСУЩЕСТВЛЕНИЯ ВНУТРЕННЕГО МУНИЦИПАЛЬНОГО ФИНАНСОВОГО КОНТРОЛЯ В СФЕРЕ ЗАКУПОК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18C1">
        <w:rPr>
          <w:b/>
          <w:bCs/>
          <w:sz w:val="28"/>
          <w:szCs w:val="28"/>
        </w:rPr>
        <w:t>ТОВАРОВ, РАБОТ, УСЛУГ ДЛЯ ОБЕСПЕЧЕНИЯ МУНИЦИПАЛЬНЫХ НУЖД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3" w:name="Par35"/>
      <w:bookmarkEnd w:id="3"/>
      <w:r w:rsidRPr="003F18C1">
        <w:rPr>
          <w:b/>
          <w:sz w:val="28"/>
          <w:szCs w:val="28"/>
        </w:rPr>
        <w:t>1. Общие положения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956BF" w:rsidRPr="0021224A" w:rsidRDefault="00B956BF" w:rsidP="0021224A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3F18C1">
        <w:rPr>
          <w:sz w:val="28"/>
          <w:szCs w:val="28"/>
        </w:rPr>
        <w:t xml:space="preserve">1.1. Порядок осуществления внутреннего муниципального финансового контроля в сфере закупок товаров, работ, услуг для обеспечения муниципальных нужд (далее - Порядок) разработан в соответствии с Федеральным законом от 05.04.2013 N 44-ФЗ "О контрактной системе в сфере закупок товаров, работ, услуг для государственных и муниципальных нужд" (далее - Федеральный закон) в целях установления законности составления и исполнения бюджета </w:t>
      </w:r>
      <w:r>
        <w:rPr>
          <w:sz w:val="28"/>
          <w:szCs w:val="28"/>
        </w:rPr>
        <w:t>Лотошанского сельсовета</w:t>
      </w:r>
      <w:r w:rsidRPr="003F18C1">
        <w:rPr>
          <w:sz w:val="28"/>
          <w:szCs w:val="28"/>
        </w:rPr>
        <w:t xml:space="preserve"> Краснозерского района Новосибирской области в отношении расходов, связанных с </w:t>
      </w:r>
      <w:r>
        <w:rPr>
          <w:sz w:val="28"/>
          <w:szCs w:val="28"/>
          <w:lang w:eastAsia="en-US"/>
        </w:rPr>
        <w:t>осуществлением закупок</w:t>
      </w:r>
      <w:r w:rsidRPr="003F18C1">
        <w:rPr>
          <w:sz w:val="28"/>
          <w:szCs w:val="28"/>
        </w:rPr>
        <w:t xml:space="preserve"> товаров, работ, услуг для</w:t>
      </w:r>
      <w:r>
        <w:rPr>
          <w:sz w:val="28"/>
          <w:szCs w:val="28"/>
        </w:rPr>
        <w:t xml:space="preserve"> обеспечения</w:t>
      </w:r>
      <w:r w:rsidRPr="003F18C1">
        <w:rPr>
          <w:sz w:val="28"/>
          <w:szCs w:val="28"/>
        </w:rPr>
        <w:t xml:space="preserve"> муниципальных нужд (далее - закупка), а также установления достоверности учета таких расходов и отчетности.</w:t>
      </w:r>
    </w:p>
    <w:p w:rsidR="00B956BF" w:rsidRPr="0021224A" w:rsidRDefault="00B956BF" w:rsidP="0021224A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3F18C1">
        <w:rPr>
          <w:sz w:val="28"/>
          <w:szCs w:val="28"/>
        </w:rPr>
        <w:t>1.2. Порядок устанавливает процедуру осуществления полномочий внутреннего муниципального финансового контроля в сфере закупок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в соответствии с </w:t>
      </w:r>
      <w:hyperlink r:id="rId8" w:history="1">
        <w:r>
          <w:rPr>
            <w:color w:val="0000FF"/>
            <w:sz w:val="28"/>
            <w:szCs w:val="28"/>
            <w:lang w:eastAsia="en-US"/>
          </w:rPr>
          <w:t>частью 8 статьи 99</w:t>
        </w:r>
      </w:hyperlink>
      <w:r>
        <w:rPr>
          <w:sz w:val="28"/>
          <w:szCs w:val="28"/>
          <w:lang w:eastAsia="en-US"/>
        </w:rPr>
        <w:t xml:space="preserve"> Федерального закона</w:t>
      </w:r>
      <w:r w:rsidRPr="003F18C1">
        <w:rPr>
          <w:sz w:val="28"/>
          <w:szCs w:val="28"/>
        </w:rPr>
        <w:t xml:space="preserve"> в отношении заказчиков, контрактных служб, контрактных управляющих, комиссий по осуществлению закупок и их членов, уполномоченных органов, уполномоченных учреждений (далее - субъект контроля).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1.3. Порядок предусматривает: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основания, порядок организации, предмет, форму, сроки, периодичность проведения проверок субъектов контроля и оформление результатов таких проверок;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порядок, сроки направления, исполнения, отмены предписаний органа контроля;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перечень должностных лиц, уполномоченных на проведение проверок, их права, обязанности и ответственность;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порядок действий должностных лиц, уполномоченных на проведение проверок, при неисполнении субъектами контроля предписаний, а также при получении информации о совершении субъектами контроля действий (бездействия), содержащих признаки административного правонарушения или уголовного преступления;</w:t>
      </w:r>
    </w:p>
    <w:p w:rsidR="00B956BF" w:rsidRPr="0021224A" w:rsidRDefault="00B956BF" w:rsidP="0021224A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3F18C1">
        <w:rPr>
          <w:sz w:val="28"/>
          <w:szCs w:val="28"/>
        </w:rPr>
        <w:t>порядок использовани</w:t>
      </w:r>
      <w:r>
        <w:rPr>
          <w:sz w:val="28"/>
          <w:szCs w:val="28"/>
        </w:rPr>
        <w:t xml:space="preserve">я единой информационной системы </w:t>
      </w:r>
      <w:r>
        <w:rPr>
          <w:sz w:val="28"/>
          <w:szCs w:val="28"/>
          <w:lang w:eastAsia="en-US"/>
        </w:rPr>
        <w:t>в сфере закупок (далее - единая информационная система),</w:t>
      </w:r>
      <w:r w:rsidRPr="003F18C1">
        <w:rPr>
          <w:sz w:val="28"/>
          <w:szCs w:val="28"/>
        </w:rPr>
        <w:t xml:space="preserve"> а также ведения документооборота в единой информационной системе при осуществлении контроля в сфере закупок.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1.4. Главный специалист по внутреннему финансовому контролю (далее – специалист) осуществляет контроль в сфере закупок в соответствии с ч. 8 ст.99 Федерального закона  №44-ФЗ о</w:t>
      </w:r>
      <w:r>
        <w:rPr>
          <w:sz w:val="28"/>
          <w:szCs w:val="28"/>
        </w:rPr>
        <w:t>т 05.04.2013 согласно полномочиям</w:t>
      </w:r>
      <w:r w:rsidRPr="003F18C1">
        <w:rPr>
          <w:sz w:val="28"/>
          <w:szCs w:val="28"/>
        </w:rPr>
        <w:t>, ут</w:t>
      </w:r>
      <w:r>
        <w:rPr>
          <w:sz w:val="28"/>
          <w:szCs w:val="28"/>
        </w:rPr>
        <w:t>вержденным</w:t>
      </w:r>
      <w:r w:rsidRPr="003F18C1">
        <w:rPr>
          <w:sz w:val="28"/>
          <w:szCs w:val="28"/>
        </w:rPr>
        <w:t xml:space="preserve"> должностной инструкцией.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 Предметом контроля в сфере закупок является: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58"/>
      <w:bookmarkEnd w:id="4"/>
      <w:r w:rsidRPr="003F18C1">
        <w:rPr>
          <w:sz w:val="28"/>
          <w:szCs w:val="28"/>
        </w:rPr>
        <w:t>1.5.1. Соблюдение требований к обос</w:t>
      </w:r>
      <w:r>
        <w:rPr>
          <w:sz w:val="28"/>
          <w:szCs w:val="28"/>
        </w:rPr>
        <w:t>нованию закупок, предусмотренных</w:t>
      </w:r>
      <w:r w:rsidRPr="003F18C1">
        <w:rPr>
          <w:sz w:val="28"/>
          <w:szCs w:val="28"/>
        </w:rPr>
        <w:t xml:space="preserve"> статьей 18 Федерального закона, и обоснованности закупок.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1.5.2. Соблюдение правил нормирования в сфер</w:t>
      </w:r>
      <w:r>
        <w:rPr>
          <w:sz w:val="28"/>
          <w:szCs w:val="28"/>
        </w:rPr>
        <w:t>е закупок, предусмотренного</w:t>
      </w:r>
      <w:r w:rsidRPr="003F18C1">
        <w:rPr>
          <w:sz w:val="28"/>
          <w:szCs w:val="28"/>
        </w:rPr>
        <w:t xml:space="preserve"> статьей 19 Федерального закона.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1.5.3. Обоснование начальной (максимальной) цены контракта, цены контракта, заключаемого с единственным поставщиком (подрядчиком, исполнителем), включенной в план-график.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1.5.4. Применение заказчиком </w:t>
      </w:r>
      <w:r>
        <w:rPr>
          <w:sz w:val="28"/>
          <w:szCs w:val="28"/>
        </w:rPr>
        <w:t>мер ответственности и совершение</w:t>
      </w:r>
      <w:r w:rsidRPr="003F18C1">
        <w:rPr>
          <w:sz w:val="28"/>
          <w:szCs w:val="28"/>
        </w:rPr>
        <w:t xml:space="preserve"> иных действий в случае нарушения поставщиком (подрядчиком, исполнителем) условий контракта.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1.5.5. Соответствие поставленного товара, выполненной работы (ее результата) или оказанной услуги условиям контракта.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1.5.6. Своевременность, полнота и достоверность отражения в документах учета поставленного товара, выполненной работы (ее результата) или оказанной услуги.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1.5.7. 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5" w:name="Par66"/>
      <w:bookmarkEnd w:id="5"/>
      <w:r w:rsidRPr="003F18C1">
        <w:rPr>
          <w:b/>
          <w:sz w:val="28"/>
          <w:szCs w:val="28"/>
        </w:rPr>
        <w:t>2. Форма, периодичность и основания проведения проверок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2.1. Контроль в сфере закупок осуществляется специалистом в форме проведения плановых и внеплановых проверок.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2.2. В отношении каждого заказчика, контрактной службы заказчика, контрактного управляющего, комиссии по осуществлению закупок и ее членов, уполномоченного органа, уполномоченного учреждения плановые проверки проводятся не ч</w:t>
      </w:r>
      <w:r>
        <w:rPr>
          <w:sz w:val="28"/>
          <w:szCs w:val="28"/>
        </w:rPr>
        <w:t>аще чем один раз в год</w:t>
      </w:r>
      <w:r w:rsidRPr="003F18C1">
        <w:rPr>
          <w:sz w:val="28"/>
          <w:szCs w:val="28"/>
        </w:rPr>
        <w:t>.</w:t>
      </w:r>
    </w:p>
    <w:p w:rsidR="00B956BF" w:rsidRPr="0021224A" w:rsidRDefault="00B956BF" w:rsidP="0021224A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3F18C1">
        <w:rPr>
          <w:sz w:val="28"/>
          <w:szCs w:val="28"/>
        </w:rPr>
        <w:t>2.3. План проведения плановых проверок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соблюдения законодательства в сфере закупок</w:t>
      </w:r>
      <w:r w:rsidRPr="003F18C1">
        <w:rPr>
          <w:sz w:val="28"/>
          <w:szCs w:val="28"/>
        </w:rPr>
        <w:t xml:space="preserve"> составляется </w:t>
      </w:r>
      <w:r>
        <w:rPr>
          <w:sz w:val="28"/>
          <w:szCs w:val="28"/>
          <w:lang w:eastAsia="en-US"/>
        </w:rPr>
        <w:t xml:space="preserve">шесть месяцев каждые полгода </w:t>
      </w:r>
      <w:r w:rsidRPr="003F18C1">
        <w:rPr>
          <w:sz w:val="28"/>
          <w:szCs w:val="28"/>
        </w:rPr>
        <w:t xml:space="preserve">и утверждается Главой </w:t>
      </w:r>
      <w:r>
        <w:rPr>
          <w:sz w:val="28"/>
          <w:szCs w:val="28"/>
        </w:rPr>
        <w:t>Лотошанского сельсовета</w:t>
      </w:r>
      <w:r w:rsidRPr="003F18C1">
        <w:rPr>
          <w:sz w:val="28"/>
          <w:szCs w:val="28"/>
        </w:rPr>
        <w:t xml:space="preserve"> Краснозерского района Новосибирской области по форме согласно приложению№1.</w:t>
      </w:r>
    </w:p>
    <w:p w:rsidR="00B956BF" w:rsidRDefault="00B956BF" w:rsidP="002122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2.4. Внеплановые проверки проводятся по следующим основаниям:</w:t>
      </w:r>
      <w:r>
        <w:rPr>
          <w:sz w:val="28"/>
          <w:szCs w:val="28"/>
        </w:rPr>
        <w:t xml:space="preserve"> </w:t>
      </w:r>
    </w:p>
    <w:p w:rsidR="00B956BF" w:rsidRDefault="00B956BF" w:rsidP="006F3A9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получение обращения участника закупки либо осуществляющих общественный контроль общественного объединения или объединения юридических лиц с жалобой на действия (бездействие) </w:t>
      </w:r>
      <w:r w:rsidRPr="003F18C1">
        <w:rPr>
          <w:sz w:val="28"/>
          <w:szCs w:val="28"/>
        </w:rPr>
        <w:t>субъекта контроля</w:t>
      </w:r>
      <w:r>
        <w:rPr>
          <w:sz w:val="28"/>
          <w:szCs w:val="28"/>
          <w:lang w:eastAsia="en-US"/>
        </w:rPr>
        <w:t>;</w:t>
      </w:r>
    </w:p>
    <w:p w:rsidR="00B956BF" w:rsidRPr="003F18C1" w:rsidRDefault="00B956BF" w:rsidP="006F3A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поступление информации о нарушении законодательства Российской Федерации и иных нормативных правовых актов о контрактной системе в сфере закупок;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истечение срока исполнения ранее выданного предписания об устранении нарушений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6" w:name="Par76"/>
      <w:bookmarkEnd w:id="6"/>
      <w:r>
        <w:rPr>
          <w:sz w:val="28"/>
          <w:szCs w:val="28"/>
        </w:rPr>
        <w:t>при установлении иными органами или должностными лицами администрации фактов, требующих проверки в соответствии с данным порядком,</w:t>
      </w:r>
      <w:r w:rsidRPr="003F18C1">
        <w:rPr>
          <w:sz w:val="28"/>
          <w:szCs w:val="28"/>
        </w:rPr>
        <w:t xml:space="preserve"> а также в целях проверки выполнения предписаний, составленных по результатам ранее проведенных проверок.</w:t>
      </w:r>
    </w:p>
    <w:p w:rsidR="00B956BF" w:rsidRPr="006A7E79" w:rsidRDefault="00B956BF" w:rsidP="007322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E79">
        <w:rPr>
          <w:rFonts w:ascii="Times New Roman" w:hAnsi="Times New Roman" w:cs="Times New Roman"/>
          <w:sz w:val="28"/>
          <w:szCs w:val="28"/>
        </w:rPr>
        <w:t xml:space="preserve">2.5. Основанием для проведения плановой и внеплановой проверок является распоряжение администрации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946F8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A7E79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о проведении плановой или внеплановой проверки (приложение №2), в котором указывается </w:t>
      </w:r>
      <w:r>
        <w:rPr>
          <w:rFonts w:ascii="Times New Roman" w:hAnsi="Times New Roman" w:cs="Times New Roman"/>
          <w:sz w:val="28"/>
          <w:szCs w:val="28"/>
        </w:rPr>
        <w:t>наименование субъекта контроля,</w:t>
      </w:r>
      <w:r w:rsidRPr="006A7E79">
        <w:rPr>
          <w:rFonts w:ascii="Times New Roman" w:hAnsi="Times New Roman" w:cs="Times New Roman"/>
          <w:sz w:val="28"/>
          <w:szCs w:val="28"/>
        </w:rPr>
        <w:t xml:space="preserve"> место нахождения субъекта контроля;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E79">
        <w:rPr>
          <w:rFonts w:ascii="Times New Roman" w:hAnsi="Times New Roman" w:cs="Times New Roman"/>
          <w:sz w:val="28"/>
          <w:szCs w:val="28"/>
        </w:rPr>
        <w:t>место фактического осуществления деятельности субъекта контроля; проверяемый период; основание проведения контрольного мероприятия;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E79">
        <w:rPr>
          <w:rFonts w:ascii="Times New Roman" w:hAnsi="Times New Roman" w:cs="Times New Roman"/>
          <w:sz w:val="28"/>
          <w:szCs w:val="28"/>
        </w:rPr>
        <w:t>тему контрольного мероприятия;</w:t>
      </w:r>
      <w:r>
        <w:rPr>
          <w:rFonts w:ascii="Times New Roman" w:hAnsi="Times New Roman" w:cs="Times New Roman"/>
          <w:sz w:val="28"/>
          <w:szCs w:val="28"/>
        </w:rPr>
        <w:t xml:space="preserve">  фамилия, имя, отчество</w:t>
      </w:r>
      <w:r w:rsidRPr="006A7E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уполномоченного</w:t>
      </w:r>
      <w:r w:rsidRPr="006A7E79">
        <w:rPr>
          <w:rFonts w:ascii="Times New Roman" w:hAnsi="Times New Roman" w:cs="Times New Roman"/>
          <w:sz w:val="28"/>
          <w:szCs w:val="28"/>
        </w:rPr>
        <w:t xml:space="preserve"> на прове</w:t>
      </w:r>
      <w:r>
        <w:rPr>
          <w:rFonts w:ascii="Times New Roman" w:hAnsi="Times New Roman" w:cs="Times New Roman"/>
          <w:sz w:val="28"/>
          <w:szCs w:val="28"/>
        </w:rPr>
        <w:t>дение контрольного мероприятия,</w:t>
      </w:r>
      <w:r w:rsidRPr="006A7E79">
        <w:rPr>
          <w:rFonts w:ascii="Times New Roman" w:hAnsi="Times New Roman" w:cs="Times New Roman"/>
          <w:sz w:val="28"/>
          <w:szCs w:val="28"/>
        </w:rPr>
        <w:t xml:space="preserve"> срок проведения контрольного мероприятия; перечень основных вопросов, подлежащих изучению в ходе проведения контрольного мероприятия.</w:t>
      </w:r>
    </w:p>
    <w:p w:rsidR="00B956BF" w:rsidRPr="006A7E79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7" w:name="Par79"/>
      <w:bookmarkEnd w:id="7"/>
      <w:r w:rsidRPr="003F18C1">
        <w:rPr>
          <w:b/>
          <w:sz w:val="28"/>
          <w:szCs w:val="28"/>
        </w:rPr>
        <w:t>3. Порядок проведения плановых и внеплановых проверок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3.1. Срок проведения плановой или внеплановой прове</w:t>
      </w:r>
      <w:r>
        <w:rPr>
          <w:sz w:val="28"/>
          <w:szCs w:val="28"/>
        </w:rPr>
        <w:t>рки не должен превышать двадцать</w:t>
      </w:r>
      <w:r w:rsidRPr="003F18C1">
        <w:rPr>
          <w:sz w:val="28"/>
          <w:szCs w:val="28"/>
        </w:rPr>
        <w:t xml:space="preserve"> рабочих дней. На основании служебной записки специалиста срок плановой или внеплановой проверки  может продлеваться не более чем на </w:t>
      </w:r>
      <w:r>
        <w:rPr>
          <w:sz w:val="28"/>
          <w:szCs w:val="28"/>
        </w:rPr>
        <w:t xml:space="preserve">десять </w:t>
      </w:r>
      <w:r w:rsidRPr="003F18C1">
        <w:rPr>
          <w:sz w:val="28"/>
          <w:szCs w:val="28"/>
        </w:rPr>
        <w:t>рабочих дней распоряжением администрации</w:t>
      </w:r>
      <w:r w:rsidRPr="00946F8C">
        <w:rPr>
          <w:sz w:val="28"/>
          <w:szCs w:val="28"/>
        </w:rPr>
        <w:t xml:space="preserve"> </w:t>
      </w:r>
      <w:r>
        <w:rPr>
          <w:sz w:val="28"/>
          <w:szCs w:val="28"/>
        </w:rPr>
        <w:t>Лотошанского сельсовета</w:t>
      </w:r>
      <w:r w:rsidRPr="003F18C1">
        <w:rPr>
          <w:sz w:val="28"/>
          <w:szCs w:val="28"/>
        </w:rPr>
        <w:t xml:space="preserve"> Краснозерского района Новосибирской области.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3.2. До начала проведения плановой или внеплановой проверки специалистом составляется программа проверки (приложение №3), которая утверждается Главой </w:t>
      </w:r>
      <w:r>
        <w:rPr>
          <w:sz w:val="28"/>
          <w:szCs w:val="28"/>
        </w:rPr>
        <w:t xml:space="preserve"> Лотошанского сельсовета</w:t>
      </w:r>
      <w:r w:rsidRPr="003F18C1">
        <w:rPr>
          <w:sz w:val="28"/>
          <w:szCs w:val="28"/>
        </w:rPr>
        <w:t xml:space="preserve"> Краснозерского района Новосибирской области.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3.3. В программе плановой или внеплановой проверки указывается субъект контроля и перечень основных вопросов, подлежащих изучению.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3.4. Приступая к проведению плановой или внеплановой проверки, специалист предъявляет руководителю субъекта контроля копию распоряжения администрации </w:t>
      </w:r>
      <w:r>
        <w:rPr>
          <w:sz w:val="28"/>
          <w:szCs w:val="28"/>
        </w:rPr>
        <w:t>Лотошанского сельсовета</w:t>
      </w:r>
      <w:r w:rsidRPr="003F18C1">
        <w:rPr>
          <w:sz w:val="28"/>
          <w:szCs w:val="28"/>
        </w:rPr>
        <w:t xml:space="preserve"> Краснозерского района Новосибирской области  и уведомление о проведении проверки (приложение №4), знакомит его с  программой проверки, решает организационно-технические вопросы проведения проверки.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3.5. При проведении плановой или внеплановой проверки уполномоченное должностное лицо имеет право: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запрашивать и получать на основании мотивированного запроса в письменной форме документы и информацию, необходимые для проведения;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беспрепятственно по предъявлении служебных удостоверений и копии распоряжения администрации </w:t>
      </w:r>
      <w:r>
        <w:rPr>
          <w:sz w:val="28"/>
          <w:szCs w:val="28"/>
        </w:rPr>
        <w:t>Лотошанского сельсовета</w:t>
      </w:r>
      <w:r w:rsidRPr="003F18C1">
        <w:rPr>
          <w:sz w:val="28"/>
          <w:szCs w:val="28"/>
        </w:rPr>
        <w:t xml:space="preserve"> Краснозерского района Новосибирской области о проведении плановой или внеплановой проверки посещать помещения и территории, которые занимают субъекты проверок, требовать предъявления поставленных товаров, результатов выполненных работ, оказанных услуг, проводить необходимые экспертизы и другие мероприятия по контролю;</w:t>
      </w:r>
    </w:p>
    <w:p w:rsidR="00B956BF" w:rsidRDefault="00B956BF" w:rsidP="002122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выдавать </w:t>
      </w:r>
      <w:r>
        <w:rPr>
          <w:sz w:val="28"/>
          <w:szCs w:val="28"/>
          <w:lang w:eastAsia="en-US"/>
        </w:rPr>
        <w:t xml:space="preserve">обязательные для исполнения </w:t>
      </w:r>
      <w:r w:rsidRPr="003F18C1">
        <w:rPr>
          <w:sz w:val="28"/>
          <w:szCs w:val="28"/>
        </w:rPr>
        <w:t>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(далее - предписание);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3.6. Специалист при проведении плановой или внеплановой проверки не имеет права: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вмешиваться в оперативную деятельность субъекта контроля;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разглашать сведения, полученные в результате проведения плановой или внеплановой проверки, за исключением случаев, предусмотренных законодательством Российской Федерации.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3.7. Специалист несет ответственность в соответствии с законодательством Российской Федерации.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8" w:name="Par96"/>
      <w:bookmarkEnd w:id="8"/>
      <w:r>
        <w:rPr>
          <w:b/>
          <w:sz w:val="28"/>
          <w:szCs w:val="28"/>
        </w:rPr>
        <w:t>4. Оформление результатов контрольных мероприятий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4.1. По результатам проведенной проверки </w:t>
      </w:r>
      <w:r>
        <w:rPr>
          <w:sz w:val="28"/>
          <w:szCs w:val="28"/>
        </w:rPr>
        <w:t xml:space="preserve">в срок не более 3 рабочих дней </w:t>
      </w:r>
      <w:r w:rsidRPr="003F18C1">
        <w:rPr>
          <w:sz w:val="28"/>
          <w:szCs w:val="28"/>
        </w:rPr>
        <w:t>составляется акт (приложение №5).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Pr="003F18C1">
        <w:rPr>
          <w:sz w:val="28"/>
          <w:szCs w:val="28"/>
        </w:rPr>
        <w:t xml:space="preserve">. К акту прилагаются документы, </w:t>
      </w:r>
      <w:r>
        <w:rPr>
          <w:sz w:val="28"/>
          <w:szCs w:val="28"/>
        </w:rPr>
        <w:t xml:space="preserve">заверенные </w:t>
      </w:r>
      <w:r w:rsidRPr="003F18C1">
        <w:rPr>
          <w:sz w:val="28"/>
          <w:szCs w:val="28"/>
        </w:rPr>
        <w:t>копии документов, объяснения должностных и материально ответственных лиц и иные материалы, подтверждающие выводы, изложенные в акте.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Pr="003F18C1">
        <w:rPr>
          <w:sz w:val="28"/>
          <w:szCs w:val="28"/>
        </w:rPr>
        <w:t>. Результаты плановой или внеплановой проверки излагаются в акте на основании проверенных данных и фактов, подтвержденных документами, объяснениями должностных и материально ответственных лиц.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В акте не должно содержаться морально-этической оценки действий должностных лиц, не допускается квалифицировать их поступки, намерения и цели, применять понятия и фразы, имеющие заведомо оценочный или обвинительный смысл.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Pr="003F18C1">
        <w:rPr>
          <w:sz w:val="28"/>
          <w:szCs w:val="28"/>
        </w:rPr>
        <w:t>. В акте указываются: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должность, фамилия, имя, отчество специалиста, уполномоченного на проведение проверки, дата, основание, предмет и период проведения плановой или внеплановой проверки;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выявленные факты нарушения законодательства и иных нормативных правовых актов о контрактной системе в сфере закупок, законодательства о бухгалтерском </w:t>
      </w:r>
      <w:r>
        <w:rPr>
          <w:sz w:val="28"/>
          <w:szCs w:val="28"/>
        </w:rPr>
        <w:t>учете и отчетности</w:t>
      </w:r>
      <w:r w:rsidRPr="003F18C1">
        <w:rPr>
          <w:sz w:val="28"/>
          <w:szCs w:val="28"/>
        </w:rPr>
        <w:t>;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материалы по другим вопросам, поставленным в программе проверки.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3F18C1">
        <w:rPr>
          <w:sz w:val="28"/>
          <w:szCs w:val="28"/>
        </w:rPr>
        <w:t>. Акт подписывается специалистом, уполномоченным на проведение проверки и руководителем субъекта контроля. Акт оформляется в двух экземплярах, один экземпляр акта вручается руководителю субъекта контроля в течение трех рабочих дней со дня окончания проверки.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Должностное лицо субъекта контроля, получившее акт делает в нем отметку на последней странице "Акт проверки получен", указывает дату и ставит подпись.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3F18C1">
        <w:rPr>
          <w:sz w:val="28"/>
          <w:szCs w:val="28"/>
        </w:rPr>
        <w:t>. При наличии возражений или замечаний по акту подписывающие его лица делают об этом отметку перед своей подписью и одновременно с подписанием акта указывают срок пре</w:t>
      </w:r>
      <w:r>
        <w:rPr>
          <w:sz w:val="28"/>
          <w:szCs w:val="28"/>
        </w:rPr>
        <w:t>дставления письменного возражения</w:t>
      </w:r>
      <w:r w:rsidRPr="003F18C1">
        <w:rPr>
          <w:sz w:val="28"/>
          <w:szCs w:val="28"/>
        </w:rPr>
        <w:t>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Срок представления </w:t>
      </w:r>
      <w:r>
        <w:rPr>
          <w:sz w:val="28"/>
          <w:szCs w:val="28"/>
        </w:rPr>
        <w:t>письменного возражения</w:t>
      </w:r>
      <w:r w:rsidRPr="003F18C1">
        <w:rPr>
          <w:sz w:val="28"/>
          <w:szCs w:val="28"/>
        </w:rPr>
        <w:t xml:space="preserve"> не может превышать </w:t>
      </w:r>
      <w:r>
        <w:rPr>
          <w:sz w:val="28"/>
          <w:szCs w:val="28"/>
        </w:rPr>
        <w:t xml:space="preserve">десяти </w:t>
      </w:r>
      <w:r w:rsidRPr="003F18C1">
        <w:rPr>
          <w:sz w:val="28"/>
          <w:szCs w:val="28"/>
        </w:rPr>
        <w:t>рабочих дней со дня вручения акта проверки.</w:t>
      </w:r>
    </w:p>
    <w:p w:rsidR="00B956BF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возражение по акту </w:t>
      </w:r>
      <w:r w:rsidRPr="003F18C1">
        <w:rPr>
          <w:sz w:val="28"/>
          <w:szCs w:val="28"/>
        </w:rPr>
        <w:t>специалист, проводивший плановую или внеплановую проверку, обязан подготовить мотивированный ответ. Срок подготовки ответа не может превышать пяти рабочих дней со дня получения</w:t>
      </w:r>
      <w:r>
        <w:rPr>
          <w:sz w:val="28"/>
          <w:szCs w:val="28"/>
        </w:rPr>
        <w:t xml:space="preserve"> возражения</w:t>
      </w:r>
      <w:r w:rsidRPr="003F18C1">
        <w:rPr>
          <w:sz w:val="28"/>
          <w:szCs w:val="28"/>
        </w:rPr>
        <w:t>.</w:t>
      </w:r>
    </w:p>
    <w:p w:rsidR="00B956BF" w:rsidRPr="008B5356" w:rsidRDefault="00B956BF" w:rsidP="008B5356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Руководитель субъекта контроля, лицо, отвечающее за ведение бухгалтерского учета субъекта контроля, в течение двух рабочих дней со дня получения акта знакомятся с изложенными выводами, подписывают акт.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Pr="003F18C1">
        <w:rPr>
          <w:sz w:val="28"/>
          <w:szCs w:val="28"/>
        </w:rPr>
        <w:t>. В случае отказа субъекта контроля подписать и (или) принять акт, это отражается в акте уполномоченным должностным лицом, который делает соответствующую запись, указывает дату и ставит подпись, один экземпляр акта направляется по месту нахождения субъекта контроля любым способом, подтверждающим факт направления акта.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9" w:name="Par117"/>
      <w:bookmarkEnd w:id="9"/>
      <w:r w:rsidRPr="003F18C1">
        <w:rPr>
          <w:b/>
          <w:sz w:val="28"/>
          <w:szCs w:val="28"/>
        </w:rPr>
        <w:t>5. Действия внутреннего финансового контроля при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F18C1">
        <w:rPr>
          <w:b/>
          <w:sz w:val="28"/>
          <w:szCs w:val="28"/>
        </w:rPr>
        <w:t>выявлении нарушений в рамках проведенной проверки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5.1. В случае выявления нарушений по результатам проверки составляется предписание (приложение №6), содержащее указание на конкретные действия, которые должно совершить лицо, получившее такое предписание, для устранения указанного нарушения. Указанные нарушения подлежат устранению в срок, установленный в предписании. Предписание подписывается специалистом.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5.2. Срок подготовки предписания не может превышать трех рабочих дней со дня подписания акта проверки.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5.3. Предписание в течение двух рабочих дней со дня подписания направляется руководителю субъекта контроля для исполнения в срок, указанный в предписании.</w:t>
      </w:r>
    </w:p>
    <w:p w:rsidR="00B956BF" w:rsidRPr="002D537A" w:rsidRDefault="00B956BF" w:rsidP="007322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537A">
        <w:rPr>
          <w:rFonts w:ascii="Times New Roman" w:hAnsi="Times New Roman" w:cs="Times New Roman"/>
          <w:sz w:val="28"/>
          <w:szCs w:val="28"/>
        </w:rPr>
        <w:t xml:space="preserve">5.4. В случае выявления в результате проверки фактов административных правонарушений данная информация доводится до Главы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946F8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D537A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и направляется в органы, уполномоченные на составление протоколов об административных правонарушениях, связанных с нарушениями законодательства Российской Федерации и иных нормативных правовых актов о контрактной системе в сфере закупок и принимать меры по их предотвращению;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5.5. При выявлении в результате проведения проверок факта совершения действия (бездействия), содержащего признаки состава преступления, уполномоченные должностные лица в течение двух рабочих дней с даты его выявления обязаны передать в правоохранительные органы информацию о таком факте.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5.6. В случае неисполнения предписания к должностным лицам субъекта контроля применяются меры ответственности в соответствии с законодательством Российской Федерации.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5.7. Информация о результатах проверки доводится до Главы </w:t>
      </w:r>
      <w:r>
        <w:rPr>
          <w:sz w:val="28"/>
          <w:szCs w:val="28"/>
        </w:rPr>
        <w:t>Лотошанского сельсовета</w:t>
      </w:r>
      <w:r w:rsidRPr="003F18C1">
        <w:rPr>
          <w:sz w:val="28"/>
          <w:szCs w:val="28"/>
        </w:rPr>
        <w:t xml:space="preserve"> Краснозерского района Новосибирской области, давшего поручение на проведение проверки.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0" w:name="Par129"/>
      <w:bookmarkEnd w:id="10"/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F18C1">
        <w:rPr>
          <w:b/>
          <w:sz w:val="28"/>
          <w:szCs w:val="28"/>
        </w:rPr>
        <w:t>6. Порядок использования единой информационной системы,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F18C1">
        <w:rPr>
          <w:b/>
          <w:sz w:val="28"/>
          <w:szCs w:val="28"/>
        </w:rPr>
        <w:t>а также ведения документооборота в единой информационной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F18C1">
        <w:rPr>
          <w:b/>
          <w:sz w:val="28"/>
          <w:szCs w:val="28"/>
        </w:rPr>
        <w:t>системе при осуществлении контроля в сфере закупок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6.1. При рассмотрении вопроса о включении субъекта контроля в план проведения плановых проверок учитывается информация о закупках, размещенная на официальном сайте единой информационной системы в информационно-телекоммуникационной сети Интернет (далее - официальный сайт).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6.2. В течение трех рабочих дней со дня выдачи предписания об устранении нарушений законодательства Российской Федерации и иных нормативных правовых актов о контрактной системе в сфере закупок главный специалист по внутреннему финансовому контролю размещает это предписание на официальном сайте.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6.3. Результаты проведения проверок размещаются на официальном сайте в порядке, установленном законодательством Российской Федерации.</w:t>
      </w:r>
    </w:p>
    <w:p w:rsidR="00B956BF" w:rsidRPr="003F18C1" w:rsidRDefault="00B956BF" w:rsidP="00D7512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956BF" w:rsidRPr="003F18C1" w:rsidRDefault="00B956BF" w:rsidP="00D75128">
      <w:pPr>
        <w:ind w:hanging="1620"/>
        <w:jc w:val="both"/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Default="00B956BF" w:rsidP="00D75128">
      <w:pPr>
        <w:rPr>
          <w:sz w:val="28"/>
          <w:szCs w:val="28"/>
        </w:rPr>
      </w:pPr>
    </w:p>
    <w:p w:rsidR="00B956BF" w:rsidRDefault="00B956BF" w:rsidP="00D75128">
      <w:pPr>
        <w:rPr>
          <w:sz w:val="28"/>
          <w:szCs w:val="28"/>
        </w:rPr>
      </w:pPr>
    </w:p>
    <w:p w:rsidR="00B956BF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148"/>
        <w:gridCol w:w="4417"/>
      </w:tblGrid>
      <w:tr w:rsidR="00B956BF" w:rsidRPr="0088461D" w:rsidTr="001F2FF5">
        <w:tc>
          <w:tcPr>
            <w:tcW w:w="5148" w:type="dxa"/>
          </w:tcPr>
          <w:p w:rsidR="00B956BF" w:rsidRPr="0088461D" w:rsidRDefault="00B956BF" w:rsidP="001F2F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417" w:type="dxa"/>
          </w:tcPr>
          <w:p w:rsidR="00B956BF" w:rsidRPr="0088461D" w:rsidRDefault="00B956BF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Приложение № 1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постановлением  администрации </w:t>
            </w:r>
            <w:r>
              <w:rPr>
                <w:sz w:val="28"/>
                <w:szCs w:val="28"/>
              </w:rPr>
              <w:t>Лотошанского сельсовета</w:t>
            </w:r>
            <w:r w:rsidRPr="0088461D">
              <w:rPr>
                <w:rFonts w:eastAsia="MS Mincho"/>
                <w:bCs/>
                <w:sz w:val="28"/>
                <w:szCs w:val="28"/>
              </w:rPr>
              <w:t xml:space="preserve"> Краснозерского района Новосибирской области 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rFonts w:eastAsia="MS Mincho"/>
                <w:bCs/>
                <w:sz w:val="28"/>
                <w:szCs w:val="28"/>
              </w:rPr>
              <w:t>от  17.04.2018 г.                   № 22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B956BF" w:rsidRPr="003F18C1" w:rsidRDefault="00B956BF" w:rsidP="00D75128">
      <w:pPr>
        <w:rPr>
          <w:sz w:val="28"/>
          <w:szCs w:val="28"/>
        </w:rPr>
      </w:pPr>
    </w:p>
    <w:tbl>
      <w:tblPr>
        <w:tblW w:w="9648" w:type="dxa"/>
        <w:tblLayout w:type="fixed"/>
        <w:tblLook w:val="0000"/>
      </w:tblPr>
      <w:tblGrid>
        <w:gridCol w:w="4928"/>
        <w:gridCol w:w="4720"/>
      </w:tblGrid>
      <w:tr w:rsidR="00B956BF" w:rsidRPr="003F18C1" w:rsidTr="001F2FF5">
        <w:trPr>
          <w:trHeight w:val="1100"/>
        </w:trPr>
        <w:tc>
          <w:tcPr>
            <w:tcW w:w="4928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  <w:tc>
          <w:tcPr>
            <w:tcW w:w="4720" w:type="dxa"/>
          </w:tcPr>
          <w:p w:rsidR="00B956BF" w:rsidRPr="003F18C1" w:rsidRDefault="00B956BF" w:rsidP="001F2FF5">
            <w:pPr>
              <w:jc w:val="center"/>
              <w:rPr>
                <w:b/>
                <w:bCs/>
                <w:sz w:val="28"/>
                <w:szCs w:val="28"/>
              </w:rPr>
            </w:pPr>
            <w:r w:rsidRPr="003F18C1">
              <w:rPr>
                <w:b/>
                <w:bCs/>
                <w:sz w:val="28"/>
                <w:szCs w:val="28"/>
              </w:rPr>
              <w:t>«УТВЕРЖДАЮ»</w:t>
            </w:r>
          </w:p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  <w:p w:rsidR="00B956BF" w:rsidRPr="003F18C1" w:rsidRDefault="00B956BF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Лотошанского сельсовета</w:t>
            </w:r>
            <w:r w:rsidRPr="003F18C1">
              <w:rPr>
                <w:sz w:val="28"/>
                <w:szCs w:val="28"/>
              </w:rPr>
              <w:t xml:space="preserve"> Краснозерского района</w:t>
            </w:r>
          </w:p>
          <w:p w:rsidR="00B956BF" w:rsidRPr="003F18C1" w:rsidRDefault="00B956BF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Новосибирской области</w:t>
            </w:r>
          </w:p>
          <w:p w:rsidR="00B956BF" w:rsidRPr="003F18C1" w:rsidRDefault="00B956BF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                  </w:t>
            </w:r>
          </w:p>
        </w:tc>
      </w:tr>
      <w:tr w:rsidR="00B956BF" w:rsidRPr="003F18C1" w:rsidTr="001F2FF5">
        <w:trPr>
          <w:trHeight w:val="725"/>
        </w:trPr>
        <w:tc>
          <w:tcPr>
            <w:tcW w:w="4928" w:type="dxa"/>
          </w:tcPr>
          <w:p w:rsidR="00B956BF" w:rsidRPr="003F18C1" w:rsidRDefault="00B956BF" w:rsidP="001F2FF5">
            <w:pPr>
              <w:rPr>
                <w:b/>
                <w:sz w:val="28"/>
                <w:szCs w:val="28"/>
              </w:rPr>
            </w:pPr>
          </w:p>
        </w:tc>
        <w:tc>
          <w:tcPr>
            <w:tcW w:w="4720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</w:t>
            </w:r>
            <w:r w:rsidRPr="003F18C1">
              <w:rPr>
                <w:sz w:val="28"/>
                <w:szCs w:val="28"/>
              </w:rPr>
              <w:t xml:space="preserve">  /инициалы и фамилия /</w:t>
            </w:r>
          </w:p>
          <w:p w:rsidR="00B956BF" w:rsidRPr="003F18C1" w:rsidRDefault="00B956BF" w:rsidP="001F2FF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956BF" w:rsidRPr="003F18C1" w:rsidTr="001F2FF5">
        <w:trPr>
          <w:trHeight w:val="499"/>
        </w:trPr>
        <w:tc>
          <w:tcPr>
            <w:tcW w:w="4928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  <w:tc>
          <w:tcPr>
            <w:tcW w:w="4720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«_____» _______________ 20___г..</w:t>
            </w:r>
          </w:p>
          <w:p w:rsidR="00B956BF" w:rsidRPr="003F18C1" w:rsidRDefault="00B956BF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М.П.</w:t>
            </w:r>
          </w:p>
        </w:tc>
      </w:tr>
    </w:tbl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План контрольной деятельности главного специалиста по внутреннему финансовому контролю администрации </w:t>
      </w:r>
    </w:p>
    <w:p w:rsidR="00B956BF" w:rsidRPr="003F18C1" w:rsidRDefault="00B956BF" w:rsidP="00D75128">
      <w:pPr>
        <w:jc w:val="center"/>
        <w:rPr>
          <w:sz w:val="28"/>
          <w:szCs w:val="28"/>
        </w:rPr>
      </w:pPr>
      <w:r>
        <w:rPr>
          <w:sz w:val="28"/>
          <w:szCs w:val="28"/>
        </w:rPr>
        <w:t>Лотошанского сельсовета</w:t>
      </w:r>
      <w:r w:rsidRPr="003F18C1">
        <w:rPr>
          <w:sz w:val="28"/>
          <w:szCs w:val="28"/>
        </w:rPr>
        <w:t xml:space="preserve"> Краснозерского района Новосибирской области в сфере закупок товаров, работ, услуг для обеспечения муниципальных нужд</w:t>
      </w:r>
    </w:p>
    <w:p w:rsidR="00B956BF" w:rsidRPr="003F18C1" w:rsidRDefault="00B956BF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на 20___ год </w:t>
      </w:r>
    </w:p>
    <w:p w:rsidR="00B956BF" w:rsidRPr="003F18C1" w:rsidRDefault="00B956BF" w:rsidP="00D75128">
      <w:pPr>
        <w:jc w:val="center"/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1339"/>
        <w:gridCol w:w="1296"/>
        <w:gridCol w:w="1296"/>
        <w:gridCol w:w="1814"/>
        <w:gridCol w:w="1557"/>
        <w:gridCol w:w="1981"/>
      </w:tblGrid>
      <w:tr w:rsidR="00B956BF" w:rsidRPr="003F18C1" w:rsidTr="001F2FF5">
        <w:tc>
          <w:tcPr>
            <w:tcW w:w="54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№</w:t>
            </w:r>
          </w:p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п/п</w:t>
            </w:r>
          </w:p>
        </w:tc>
        <w:tc>
          <w:tcPr>
            <w:tcW w:w="1339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Объект контроля</w:t>
            </w:r>
          </w:p>
        </w:tc>
        <w:tc>
          <w:tcPr>
            <w:tcW w:w="1296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Тема проверки</w:t>
            </w:r>
          </w:p>
        </w:tc>
        <w:tc>
          <w:tcPr>
            <w:tcW w:w="1296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Вид контроля</w:t>
            </w:r>
          </w:p>
        </w:tc>
        <w:tc>
          <w:tcPr>
            <w:tcW w:w="1814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Проверяемый период</w:t>
            </w:r>
          </w:p>
        </w:tc>
        <w:tc>
          <w:tcPr>
            <w:tcW w:w="1557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1981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Ответственный за проведение проверки</w:t>
            </w:r>
          </w:p>
        </w:tc>
      </w:tr>
      <w:tr w:rsidR="00B956BF" w:rsidRPr="003F18C1" w:rsidTr="001F2FF5">
        <w:tc>
          <w:tcPr>
            <w:tcW w:w="540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  <w:tc>
          <w:tcPr>
            <w:tcW w:w="1814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  <w:tc>
          <w:tcPr>
            <w:tcW w:w="1557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  <w:tc>
          <w:tcPr>
            <w:tcW w:w="1981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</w:tr>
      <w:tr w:rsidR="00B956BF" w:rsidRPr="003F18C1" w:rsidTr="001F2FF5">
        <w:tc>
          <w:tcPr>
            <w:tcW w:w="540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  <w:tc>
          <w:tcPr>
            <w:tcW w:w="1814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  <w:tc>
          <w:tcPr>
            <w:tcW w:w="1557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  <w:tc>
          <w:tcPr>
            <w:tcW w:w="1981" w:type="dxa"/>
          </w:tcPr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</w:tr>
    </w:tbl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2736"/>
        <w:gridCol w:w="2876"/>
      </w:tblGrid>
      <w:tr w:rsidR="00B956BF" w:rsidRPr="0088461D" w:rsidTr="001F2FF5">
        <w:tc>
          <w:tcPr>
            <w:tcW w:w="4248" w:type="dxa"/>
          </w:tcPr>
          <w:p w:rsidR="00B956BF" w:rsidRPr="0088461D" w:rsidRDefault="00B956BF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Главный специалист внутреннего финансового контроля администрации</w:t>
            </w:r>
            <w:r>
              <w:rPr>
                <w:sz w:val="28"/>
                <w:szCs w:val="28"/>
              </w:rPr>
              <w:t xml:space="preserve"> Лотошанского сельсовета</w:t>
            </w:r>
            <w:r w:rsidRPr="0088461D">
              <w:rPr>
                <w:rFonts w:eastAsia="MS Mincho"/>
                <w:sz w:val="28"/>
                <w:szCs w:val="28"/>
              </w:rPr>
              <w:t xml:space="preserve"> Краснозерского района Новосибирской области</w:t>
            </w:r>
          </w:p>
        </w:tc>
        <w:tc>
          <w:tcPr>
            <w:tcW w:w="2520" w:type="dxa"/>
          </w:tcPr>
          <w:p w:rsidR="00B956BF" w:rsidRPr="0088461D" w:rsidRDefault="00B956BF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B956BF" w:rsidRPr="0088461D" w:rsidRDefault="00B956BF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B956BF" w:rsidRPr="0088461D" w:rsidRDefault="00B956BF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B956BF" w:rsidRPr="0088461D" w:rsidRDefault="00B956BF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__________________</w:t>
            </w:r>
          </w:p>
          <w:p w:rsidR="00B956BF" w:rsidRPr="00CB28E4" w:rsidRDefault="00B956BF" w:rsidP="001F2FF5">
            <w:pPr>
              <w:jc w:val="center"/>
              <w:rPr>
                <w:rFonts w:eastAsia="MS Mincho"/>
                <w:sz w:val="20"/>
                <w:szCs w:val="20"/>
              </w:rPr>
            </w:pPr>
            <w:r w:rsidRPr="00CB28E4">
              <w:rPr>
                <w:rFonts w:eastAsia="MS Mincho"/>
                <w:sz w:val="20"/>
                <w:szCs w:val="20"/>
              </w:rPr>
              <w:t>подпись</w:t>
            </w:r>
          </w:p>
        </w:tc>
        <w:tc>
          <w:tcPr>
            <w:tcW w:w="2803" w:type="dxa"/>
          </w:tcPr>
          <w:p w:rsidR="00B956BF" w:rsidRPr="0088461D" w:rsidRDefault="00B956BF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B956BF" w:rsidRPr="0088461D" w:rsidRDefault="00B956BF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B956BF" w:rsidRPr="0088461D" w:rsidRDefault="00B956BF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B956BF" w:rsidRPr="0088461D" w:rsidRDefault="00B956BF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___________________</w:t>
            </w:r>
          </w:p>
          <w:p w:rsidR="00B956BF" w:rsidRPr="00CB28E4" w:rsidRDefault="00B956BF" w:rsidP="001F2FF5">
            <w:pPr>
              <w:jc w:val="center"/>
              <w:rPr>
                <w:rFonts w:eastAsia="MS Mincho"/>
                <w:sz w:val="20"/>
                <w:szCs w:val="20"/>
              </w:rPr>
            </w:pPr>
            <w:r w:rsidRPr="00CB28E4">
              <w:rPr>
                <w:rFonts w:eastAsia="MS Mincho"/>
                <w:sz w:val="20"/>
                <w:szCs w:val="20"/>
              </w:rPr>
              <w:t>инициалы и фамилия</w:t>
            </w:r>
          </w:p>
        </w:tc>
      </w:tr>
    </w:tbl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Pr="003F18C1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Pr="003F18C1" w:rsidRDefault="00B956BF" w:rsidP="00D75128">
      <w:pPr>
        <w:tabs>
          <w:tab w:val="left" w:pos="270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68"/>
        <w:gridCol w:w="4597"/>
      </w:tblGrid>
      <w:tr w:rsidR="00B956BF" w:rsidRPr="0088461D" w:rsidTr="001F2FF5">
        <w:tc>
          <w:tcPr>
            <w:tcW w:w="4968" w:type="dxa"/>
          </w:tcPr>
          <w:p w:rsidR="00B956BF" w:rsidRPr="0088461D" w:rsidRDefault="00B956BF" w:rsidP="001F2F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97" w:type="dxa"/>
          </w:tcPr>
          <w:p w:rsidR="00B956BF" w:rsidRPr="0088461D" w:rsidRDefault="00B956BF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Приложение № 2 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постановлением  администрации </w:t>
            </w:r>
            <w:r>
              <w:rPr>
                <w:sz w:val="28"/>
                <w:szCs w:val="28"/>
              </w:rPr>
              <w:t>Лотошанского сельсовета</w:t>
            </w:r>
            <w:r w:rsidRPr="0088461D">
              <w:rPr>
                <w:rFonts w:eastAsia="MS Mincho"/>
                <w:bCs/>
                <w:sz w:val="28"/>
                <w:szCs w:val="28"/>
              </w:rPr>
              <w:t xml:space="preserve"> Краснозерского района Новосибирской области 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от </w:t>
            </w:r>
            <w:r>
              <w:rPr>
                <w:rFonts w:eastAsia="MS Mincho"/>
                <w:bCs/>
                <w:sz w:val="28"/>
                <w:szCs w:val="28"/>
              </w:rPr>
              <w:t>17.04.2018 г.                    № 22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tabs>
          <w:tab w:val="left" w:pos="4140"/>
        </w:tabs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468"/>
      </w:tblGrid>
      <w:tr w:rsidR="00B956BF" w:rsidRPr="003F18C1" w:rsidTr="001F2FF5">
        <w:trPr>
          <w:cantSplit/>
          <w:trHeight w:val="2668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pict>
                <v:rect id="_x0000_s1026" style="position:absolute;left:0;text-align:left;margin-left:507.7pt;margin-top:-558pt;width:6pt;height:557.35pt;flip:x y;z-index:251658240;v-text-anchor:middle" stroked="f">
                  <v:fill color2="black"/>
                  <v:stroke joinstyle="round"/>
                </v:rect>
              </w:pict>
            </w:r>
          </w:p>
          <w:p w:rsidR="00B956BF" w:rsidRPr="003F18C1" w:rsidRDefault="00B956BF" w:rsidP="001F2FF5">
            <w:pPr>
              <w:jc w:val="both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                                                 </w:t>
            </w:r>
          </w:p>
          <w:p w:rsidR="00B956BF" w:rsidRDefault="00B956BF" w:rsidP="006D4B0C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АДМИНИСТРАЦИЯ</w:t>
            </w:r>
          </w:p>
          <w:p w:rsidR="00B956BF" w:rsidRDefault="00B956BF" w:rsidP="006D4B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ЛОТОШАНСКОГО СЕЛЬСОВЕТА</w:t>
            </w:r>
          </w:p>
          <w:p w:rsidR="00B956BF" w:rsidRPr="003F18C1" w:rsidRDefault="00B956BF" w:rsidP="006D4B0C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КРАСНОЗЕРСКОГО   РАЙОНА</w:t>
            </w:r>
            <w:r>
              <w:rPr>
                <w:sz w:val="28"/>
                <w:szCs w:val="28"/>
              </w:rPr>
              <w:t xml:space="preserve"> </w:t>
            </w:r>
            <w:r w:rsidRPr="003F18C1">
              <w:rPr>
                <w:sz w:val="28"/>
                <w:szCs w:val="28"/>
              </w:rPr>
              <w:t>НОВОСИБИРСКОЙ  ОБЛАСТИ</w:t>
            </w:r>
          </w:p>
          <w:p w:rsidR="00B956BF" w:rsidRPr="003F18C1" w:rsidRDefault="00B956BF" w:rsidP="006D4B0C">
            <w:pPr>
              <w:jc w:val="center"/>
              <w:rPr>
                <w:sz w:val="28"/>
                <w:szCs w:val="28"/>
              </w:rPr>
            </w:pPr>
          </w:p>
          <w:p w:rsidR="00B956BF" w:rsidRPr="003F18C1" w:rsidRDefault="00B956BF" w:rsidP="006D4B0C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РАСПОРЯЖЕНИЕ</w:t>
            </w:r>
          </w:p>
          <w:p w:rsidR="00B956BF" w:rsidRPr="003F18C1" w:rsidRDefault="00B956BF" w:rsidP="001F2FF5">
            <w:pPr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от                                   </w:t>
            </w:r>
            <w:r>
              <w:rPr>
                <w:sz w:val="28"/>
                <w:szCs w:val="28"/>
              </w:rPr>
              <w:t xml:space="preserve">             с.Лотошное</w:t>
            </w:r>
            <w:r w:rsidRPr="003F18C1">
              <w:rPr>
                <w:sz w:val="28"/>
                <w:szCs w:val="28"/>
              </w:rPr>
              <w:t xml:space="preserve">                                          № </w:t>
            </w:r>
          </w:p>
          <w:p w:rsidR="00B956BF" w:rsidRPr="003F18C1" w:rsidRDefault="00B956BF" w:rsidP="001F2FF5">
            <w:pPr>
              <w:rPr>
                <w:sz w:val="28"/>
                <w:szCs w:val="28"/>
              </w:rPr>
            </w:pPr>
          </w:p>
        </w:tc>
      </w:tr>
    </w:tbl>
    <w:p w:rsidR="00B956BF" w:rsidRPr="003F18C1" w:rsidRDefault="00B956BF" w:rsidP="00D75128">
      <w:pPr>
        <w:ind w:firstLine="709"/>
        <w:jc w:val="both"/>
        <w:rPr>
          <w:sz w:val="28"/>
          <w:szCs w:val="28"/>
        </w:rPr>
      </w:pPr>
    </w:p>
    <w:p w:rsidR="00B956BF" w:rsidRPr="003F18C1" w:rsidRDefault="00B956BF" w:rsidP="00D75128">
      <w:pPr>
        <w:ind w:firstLine="709"/>
        <w:jc w:val="both"/>
        <w:rPr>
          <w:sz w:val="28"/>
          <w:szCs w:val="28"/>
        </w:rPr>
      </w:pPr>
    </w:p>
    <w:p w:rsidR="00B956BF" w:rsidRPr="003F18C1" w:rsidRDefault="00B956BF" w:rsidP="00D75128">
      <w:pPr>
        <w:ind w:firstLine="709"/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О назначении _______________________ (указывается наименование контрольного мероприятия) </w:t>
      </w:r>
    </w:p>
    <w:p w:rsidR="00B956BF" w:rsidRPr="003F18C1" w:rsidRDefault="00B956BF" w:rsidP="00D75128">
      <w:pPr>
        <w:ind w:firstLine="709"/>
        <w:jc w:val="both"/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1. Настоящим назначается проведение контрольного мероприятия в виде ________________________________ в целях осуществления предварительного/последующего (нужное подчеркнуть) внутреннего муниципального финансового контроля в сфере закупок товаров, работ, услуг для обеспечения муниципальных нужд.</w:t>
      </w:r>
    </w:p>
    <w:p w:rsidR="00B956BF" w:rsidRPr="003F18C1" w:rsidRDefault="00B956BF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2. Наименование и место нахождения объекта контроля:</w:t>
      </w:r>
    </w:p>
    <w:p w:rsidR="00B956BF" w:rsidRPr="003F18C1" w:rsidRDefault="00B956BF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 __________________________________________________________________</w:t>
      </w:r>
    </w:p>
    <w:p w:rsidR="00B956BF" w:rsidRPr="003F18C1" w:rsidRDefault="00B956BF" w:rsidP="00D75128">
      <w:pPr>
        <w:autoSpaceDE w:val="0"/>
        <w:autoSpaceDN w:val="0"/>
        <w:rPr>
          <w:sz w:val="28"/>
          <w:szCs w:val="28"/>
        </w:rPr>
      </w:pPr>
      <w:r w:rsidRPr="003F18C1">
        <w:rPr>
          <w:sz w:val="28"/>
          <w:szCs w:val="28"/>
        </w:rPr>
        <w:t>3. Проверяемый период: _____________________________________________</w:t>
      </w:r>
    </w:p>
    <w:p w:rsidR="00B956BF" w:rsidRPr="003F18C1" w:rsidRDefault="00B956BF" w:rsidP="00D75128">
      <w:pPr>
        <w:autoSpaceDE w:val="0"/>
        <w:autoSpaceDN w:val="0"/>
        <w:rPr>
          <w:sz w:val="28"/>
          <w:szCs w:val="28"/>
        </w:rPr>
      </w:pPr>
      <w:r w:rsidRPr="003F18C1">
        <w:rPr>
          <w:sz w:val="28"/>
          <w:szCs w:val="28"/>
        </w:rPr>
        <w:t>4. Тема контрольного мероприятия:____________________________________</w:t>
      </w:r>
    </w:p>
    <w:p w:rsidR="00B956BF" w:rsidRPr="003F18C1" w:rsidRDefault="00B956BF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5. Проверяемые суммы финансового обеспечения деятельности объекта контроля в проверяемом периоде:_____________________________________</w:t>
      </w:r>
    </w:p>
    <w:p w:rsidR="00B956BF" w:rsidRPr="003F18C1" w:rsidRDefault="00B956BF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6. Основание проведения контрольного мероприятия: ____________________</w:t>
      </w:r>
    </w:p>
    <w:p w:rsidR="00B956BF" w:rsidRPr="003F18C1" w:rsidRDefault="00B956BF" w:rsidP="00D75128">
      <w:pPr>
        <w:autoSpaceDE w:val="0"/>
        <w:autoSpaceDN w:val="0"/>
        <w:jc w:val="both"/>
        <w:rPr>
          <w:sz w:val="28"/>
          <w:szCs w:val="28"/>
        </w:rPr>
      </w:pPr>
    </w:p>
    <w:p w:rsidR="00B956BF" w:rsidRPr="003F18C1" w:rsidRDefault="00B956BF" w:rsidP="00D75128">
      <w:pPr>
        <w:autoSpaceDE w:val="0"/>
        <w:autoSpaceDN w:val="0"/>
        <w:rPr>
          <w:sz w:val="28"/>
          <w:szCs w:val="28"/>
        </w:rPr>
      </w:pPr>
      <w:r w:rsidRPr="003F18C1">
        <w:rPr>
          <w:sz w:val="28"/>
          <w:szCs w:val="28"/>
        </w:rPr>
        <w:t xml:space="preserve">7. Назначить лицом, уполномоченным на проведение проверки:  </w:t>
      </w:r>
    </w:p>
    <w:p w:rsidR="00B956BF" w:rsidRPr="003F18C1" w:rsidRDefault="00B956BF" w:rsidP="00D75128">
      <w:pPr>
        <w:autoSpaceDE w:val="0"/>
        <w:autoSpaceDN w:val="0"/>
        <w:rPr>
          <w:sz w:val="28"/>
          <w:szCs w:val="28"/>
        </w:rPr>
      </w:pPr>
    </w:p>
    <w:p w:rsidR="00B956BF" w:rsidRPr="003F18C1" w:rsidRDefault="00B956BF" w:rsidP="00D75128">
      <w:pPr>
        <w:pBdr>
          <w:top w:val="single" w:sz="4" w:space="1" w:color="auto"/>
        </w:pBdr>
        <w:autoSpaceDE w:val="0"/>
        <w:autoSpaceDN w:val="0"/>
        <w:rPr>
          <w:sz w:val="28"/>
          <w:szCs w:val="28"/>
        </w:rPr>
      </w:pPr>
    </w:p>
    <w:p w:rsidR="00B956BF" w:rsidRPr="003F18C1" w:rsidRDefault="00B956BF" w:rsidP="00D75128">
      <w:pPr>
        <w:autoSpaceDE w:val="0"/>
        <w:autoSpaceDN w:val="0"/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(фамилия, имя, отчество, должность должностного лица , уполномоченного на проведение проверки)</w:t>
      </w:r>
    </w:p>
    <w:p w:rsidR="00B956BF" w:rsidRPr="003F18C1" w:rsidRDefault="00B956BF" w:rsidP="00D75128">
      <w:pPr>
        <w:autoSpaceDE w:val="0"/>
        <w:autoSpaceDN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8. Привлечь к проведению проверки в качестве экспертов, представителей экспертных организаций следующих лиц:</w:t>
      </w:r>
    </w:p>
    <w:p w:rsidR="00B956BF" w:rsidRPr="003F18C1" w:rsidRDefault="00B956BF" w:rsidP="00D75128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B956BF" w:rsidRPr="00CB28E4" w:rsidRDefault="00B956BF" w:rsidP="00CB28E4">
      <w:pPr>
        <w:autoSpaceDE w:val="0"/>
        <w:autoSpaceDN w:val="0"/>
        <w:rPr>
          <w:sz w:val="20"/>
          <w:szCs w:val="20"/>
        </w:rPr>
      </w:pPr>
      <w:r w:rsidRPr="00CB28E4">
        <w:rPr>
          <w:sz w:val="20"/>
          <w:szCs w:val="20"/>
        </w:rPr>
        <w:t>(фамилия, имя, отчество, должности привлекаемых к проведению проверки экспертов)</w:t>
      </w:r>
    </w:p>
    <w:p w:rsidR="00B956BF" w:rsidRPr="003F18C1" w:rsidRDefault="00B956BF" w:rsidP="00D75128">
      <w:pPr>
        <w:autoSpaceDE w:val="0"/>
        <w:autoSpaceDN w:val="0"/>
        <w:rPr>
          <w:sz w:val="28"/>
          <w:szCs w:val="28"/>
        </w:rPr>
      </w:pPr>
      <w:r w:rsidRPr="003F18C1">
        <w:rPr>
          <w:sz w:val="28"/>
          <w:szCs w:val="28"/>
        </w:rPr>
        <w:t>9. Срок подготовки к проведению контрольного мероприятия: _______________</w:t>
      </w:r>
    </w:p>
    <w:p w:rsidR="00B956BF" w:rsidRDefault="00B956BF" w:rsidP="00D75128">
      <w:pPr>
        <w:autoSpaceDE w:val="0"/>
        <w:autoSpaceDN w:val="0"/>
        <w:rPr>
          <w:sz w:val="28"/>
          <w:szCs w:val="28"/>
        </w:rPr>
      </w:pPr>
      <w:r w:rsidRPr="003F18C1">
        <w:rPr>
          <w:sz w:val="28"/>
          <w:szCs w:val="28"/>
        </w:rPr>
        <w:t xml:space="preserve">10. Срок проведения контрольного мероприятия: ________________________ дней с «____» __________ _____г. по «____» ________________ _____ г. </w:t>
      </w:r>
    </w:p>
    <w:p w:rsidR="00B956BF" w:rsidRPr="002D537A" w:rsidRDefault="00B956BF" w:rsidP="002D537A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2D537A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D537A">
        <w:rPr>
          <w:rFonts w:ascii="Times New Roman" w:hAnsi="Times New Roman" w:cs="Times New Roman"/>
          <w:sz w:val="28"/>
          <w:szCs w:val="28"/>
        </w:rPr>
        <w:t>еречень основных вопросов, подлежащих изучению в ходе проведения контрольного мероприятия.</w:t>
      </w:r>
    </w:p>
    <w:p w:rsidR="00B956BF" w:rsidRPr="003F18C1" w:rsidRDefault="00B956BF" w:rsidP="00D75128">
      <w:pPr>
        <w:autoSpaceDE w:val="0"/>
        <w:autoSpaceDN w:val="0"/>
        <w:rPr>
          <w:sz w:val="28"/>
          <w:szCs w:val="28"/>
        </w:rPr>
      </w:pPr>
    </w:p>
    <w:p w:rsidR="00B956BF" w:rsidRDefault="00B956BF" w:rsidP="002D537A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3F18C1">
        <w:rPr>
          <w:sz w:val="28"/>
          <w:szCs w:val="28"/>
        </w:rPr>
        <w:t xml:space="preserve">. Перечень документов, представление которых объектам контроля необходимо для достижения целей и задач проведения </w:t>
      </w:r>
      <w:r>
        <w:rPr>
          <w:sz w:val="28"/>
          <w:szCs w:val="28"/>
        </w:rPr>
        <w:t>проверки:</w:t>
      </w:r>
    </w:p>
    <w:p w:rsidR="00B956BF" w:rsidRPr="003F18C1" w:rsidRDefault="00B956BF" w:rsidP="002D537A">
      <w:pPr>
        <w:autoSpaceDE w:val="0"/>
        <w:autoSpaceDN w:val="0"/>
        <w:jc w:val="both"/>
        <w:rPr>
          <w:sz w:val="28"/>
          <w:szCs w:val="28"/>
        </w:rPr>
      </w:pPr>
    </w:p>
    <w:p w:rsidR="00B956BF" w:rsidRPr="003F18C1" w:rsidRDefault="00B956BF" w:rsidP="00D75128">
      <w:pPr>
        <w:pBdr>
          <w:top w:val="single" w:sz="4" w:space="1" w:color="auto"/>
        </w:pBdr>
        <w:autoSpaceDE w:val="0"/>
        <w:autoSpaceDN w:val="0"/>
        <w:rPr>
          <w:sz w:val="28"/>
          <w:szCs w:val="28"/>
        </w:rPr>
      </w:pPr>
    </w:p>
    <w:p w:rsidR="00B956BF" w:rsidRPr="003F18C1" w:rsidRDefault="00B956BF" w:rsidP="00D75128">
      <w:pPr>
        <w:autoSpaceDE w:val="0"/>
        <w:autoSpaceDN w:val="0"/>
        <w:rPr>
          <w:sz w:val="28"/>
          <w:szCs w:val="28"/>
        </w:rPr>
      </w:pPr>
    </w:p>
    <w:p w:rsidR="00B956BF" w:rsidRPr="003F18C1" w:rsidRDefault="00B956BF" w:rsidP="00D75128">
      <w:pPr>
        <w:pBdr>
          <w:top w:val="single" w:sz="4" w:space="1" w:color="auto"/>
        </w:pBdr>
        <w:autoSpaceDE w:val="0"/>
        <w:autoSpaceDN w:val="0"/>
        <w:rPr>
          <w:sz w:val="28"/>
          <w:szCs w:val="28"/>
        </w:rPr>
      </w:pPr>
    </w:p>
    <w:p w:rsidR="00B956BF" w:rsidRPr="003F18C1" w:rsidRDefault="00B956BF" w:rsidP="00D75128">
      <w:pPr>
        <w:autoSpaceDE w:val="0"/>
        <w:autoSpaceDN w:val="0"/>
        <w:rPr>
          <w:sz w:val="28"/>
          <w:szCs w:val="28"/>
        </w:rPr>
      </w:pPr>
    </w:p>
    <w:p w:rsidR="00B956BF" w:rsidRPr="003F18C1" w:rsidRDefault="00B956BF" w:rsidP="00D75128">
      <w:pPr>
        <w:autoSpaceDE w:val="0"/>
        <w:autoSpaceDN w:val="0"/>
        <w:rPr>
          <w:sz w:val="28"/>
          <w:szCs w:val="28"/>
        </w:rPr>
      </w:pPr>
    </w:p>
    <w:p w:rsidR="00B956BF" w:rsidRPr="003F18C1" w:rsidRDefault="00B956BF" w:rsidP="00D75128">
      <w:pPr>
        <w:autoSpaceDE w:val="0"/>
        <w:autoSpaceDN w:val="0"/>
        <w:rPr>
          <w:sz w:val="28"/>
          <w:szCs w:val="28"/>
        </w:rPr>
      </w:pPr>
    </w:p>
    <w:tbl>
      <w:tblPr>
        <w:tblW w:w="0" w:type="auto"/>
        <w:tblInd w:w="-252" w:type="dxa"/>
        <w:tblLook w:val="01E0"/>
      </w:tblPr>
      <w:tblGrid>
        <w:gridCol w:w="4217"/>
        <w:gridCol w:w="3016"/>
        <w:gridCol w:w="3156"/>
      </w:tblGrid>
      <w:tr w:rsidR="00B956BF" w:rsidRPr="003F18C1" w:rsidTr="001F2FF5">
        <w:tc>
          <w:tcPr>
            <w:tcW w:w="4860" w:type="dxa"/>
          </w:tcPr>
          <w:p w:rsidR="00B956BF" w:rsidRPr="003F18C1" w:rsidRDefault="00B956BF" w:rsidP="001F2FF5">
            <w:pPr>
              <w:autoSpaceDE w:val="0"/>
              <w:autoSpaceDN w:val="0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Лотошанского сельсовета</w:t>
            </w:r>
            <w:r w:rsidRPr="003F18C1">
              <w:rPr>
                <w:sz w:val="28"/>
                <w:szCs w:val="28"/>
              </w:rPr>
              <w:t xml:space="preserve"> Краснозерского района Новосибирской области</w:t>
            </w:r>
          </w:p>
        </w:tc>
        <w:tc>
          <w:tcPr>
            <w:tcW w:w="2340" w:type="dxa"/>
          </w:tcPr>
          <w:p w:rsidR="00B956BF" w:rsidRPr="003F18C1" w:rsidRDefault="00B956BF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____________________</w:t>
            </w:r>
          </w:p>
          <w:p w:rsidR="00B956BF" w:rsidRPr="00D96540" w:rsidRDefault="00B956BF" w:rsidP="001F2FF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96540">
              <w:rPr>
                <w:sz w:val="20"/>
                <w:szCs w:val="20"/>
              </w:rPr>
              <w:t>(подпись)</w:t>
            </w:r>
          </w:p>
        </w:tc>
        <w:tc>
          <w:tcPr>
            <w:tcW w:w="2617" w:type="dxa"/>
          </w:tcPr>
          <w:p w:rsidR="00B956BF" w:rsidRPr="003F18C1" w:rsidRDefault="00B956BF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>_____________________</w:t>
            </w:r>
          </w:p>
          <w:p w:rsidR="00B956BF" w:rsidRPr="00D96540" w:rsidRDefault="00B956BF" w:rsidP="001F2FF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96540">
              <w:rPr>
                <w:sz w:val="20"/>
                <w:szCs w:val="20"/>
              </w:rPr>
              <w:t>(Фамилия и инициалы)</w:t>
            </w:r>
          </w:p>
        </w:tc>
      </w:tr>
    </w:tbl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Pr="003F18C1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Pr="003F18C1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Pr="003F18C1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Pr="003F18C1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Pr="003F18C1" w:rsidRDefault="00B956BF" w:rsidP="00D75128">
      <w:pPr>
        <w:tabs>
          <w:tab w:val="left" w:pos="270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148"/>
        <w:gridCol w:w="4417"/>
      </w:tblGrid>
      <w:tr w:rsidR="00B956BF" w:rsidRPr="0088461D" w:rsidTr="001F2FF5">
        <w:tc>
          <w:tcPr>
            <w:tcW w:w="5148" w:type="dxa"/>
          </w:tcPr>
          <w:p w:rsidR="00B956BF" w:rsidRPr="0088461D" w:rsidRDefault="00B956BF" w:rsidP="001F2F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417" w:type="dxa"/>
          </w:tcPr>
          <w:p w:rsidR="00B956BF" w:rsidRPr="0088461D" w:rsidRDefault="00B956BF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Приложение № 3 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постановлением  администрации </w:t>
            </w:r>
            <w:r>
              <w:rPr>
                <w:sz w:val="28"/>
                <w:szCs w:val="28"/>
              </w:rPr>
              <w:t>Лотошанского сельсовета</w:t>
            </w:r>
            <w:r w:rsidRPr="0088461D">
              <w:rPr>
                <w:rFonts w:eastAsia="MS Mincho"/>
                <w:bCs/>
                <w:sz w:val="28"/>
                <w:szCs w:val="28"/>
              </w:rPr>
              <w:t xml:space="preserve"> Краснозерского района Новосибирской области 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rFonts w:eastAsia="MS Mincho"/>
                <w:bCs/>
                <w:sz w:val="28"/>
                <w:szCs w:val="28"/>
              </w:rPr>
              <w:t>от  17.04.2018 г.         № 22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B956BF" w:rsidRPr="003F18C1" w:rsidRDefault="00B956BF" w:rsidP="00D75128">
      <w:pPr>
        <w:jc w:val="center"/>
        <w:rPr>
          <w:sz w:val="28"/>
          <w:szCs w:val="28"/>
        </w:rPr>
      </w:pPr>
    </w:p>
    <w:p w:rsidR="00B956BF" w:rsidRPr="003F18C1" w:rsidRDefault="00B956BF" w:rsidP="00D75128">
      <w:pPr>
        <w:jc w:val="center"/>
        <w:rPr>
          <w:sz w:val="28"/>
          <w:szCs w:val="28"/>
        </w:rPr>
      </w:pPr>
    </w:p>
    <w:p w:rsidR="00B956BF" w:rsidRPr="003F18C1" w:rsidRDefault="00B956BF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ПРОГРАММА </w:t>
      </w:r>
    </w:p>
    <w:p w:rsidR="00B956BF" w:rsidRPr="003F18C1" w:rsidRDefault="00B956BF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проведения контрольного мероприятия </w:t>
      </w:r>
    </w:p>
    <w:p w:rsidR="00B956BF" w:rsidRPr="003F18C1" w:rsidRDefault="00B956BF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от «____» ___________ _______г. </w:t>
      </w:r>
    </w:p>
    <w:p w:rsidR="00B956BF" w:rsidRPr="003F18C1" w:rsidRDefault="00B956BF" w:rsidP="00D75128">
      <w:pPr>
        <w:jc w:val="center"/>
        <w:rPr>
          <w:sz w:val="28"/>
          <w:szCs w:val="28"/>
        </w:rPr>
      </w:pPr>
    </w:p>
    <w:p w:rsidR="00B956BF" w:rsidRPr="003F18C1" w:rsidRDefault="00B956BF" w:rsidP="00D75128">
      <w:pPr>
        <w:jc w:val="center"/>
        <w:rPr>
          <w:sz w:val="28"/>
          <w:szCs w:val="28"/>
        </w:rPr>
      </w:pPr>
    </w:p>
    <w:p w:rsidR="00B956BF" w:rsidRPr="003F18C1" w:rsidRDefault="00B956BF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1. Основание проведения контрольного мероприятия: распоряжение о назначении ____________________ от «____» ______ ___ г. № ____. </w:t>
      </w:r>
    </w:p>
    <w:p w:rsidR="00B956BF" w:rsidRPr="003F18C1" w:rsidRDefault="00B956BF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>2. Наименование объекта контроля: ___________________________________</w:t>
      </w:r>
    </w:p>
    <w:p w:rsidR="00B956BF" w:rsidRPr="003F18C1" w:rsidRDefault="00B956BF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__________________________________________________________________. </w:t>
      </w:r>
    </w:p>
    <w:p w:rsidR="00B956BF" w:rsidRPr="003F18C1" w:rsidRDefault="00B956BF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3. Вид контроля: текущий/последующий контроль (нужное подчеркнуть). </w:t>
      </w:r>
    </w:p>
    <w:p w:rsidR="00B956BF" w:rsidRPr="003F18C1" w:rsidRDefault="00B956BF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Метод проведения контрольного мероприятия: _________________________. </w:t>
      </w:r>
    </w:p>
    <w:p w:rsidR="00B956BF" w:rsidRPr="003F18C1" w:rsidRDefault="00B956BF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4. Проверяемый период: ____________________________________________. 5. Проверяемые суммы финансового обеспечения объекта контроля в проверяемый период: _______________________________________________. </w:t>
      </w:r>
    </w:p>
    <w:p w:rsidR="00B956BF" w:rsidRPr="003F18C1" w:rsidRDefault="00B956BF" w:rsidP="00D75128">
      <w:pPr>
        <w:jc w:val="both"/>
        <w:rPr>
          <w:sz w:val="28"/>
          <w:szCs w:val="28"/>
        </w:rPr>
      </w:pPr>
    </w:p>
    <w:p w:rsidR="00B956BF" w:rsidRPr="003F18C1" w:rsidRDefault="00B956BF" w:rsidP="00D75128">
      <w:pPr>
        <w:jc w:val="center"/>
        <w:rPr>
          <w:i/>
          <w:sz w:val="28"/>
          <w:szCs w:val="28"/>
        </w:rPr>
      </w:pPr>
      <w:r w:rsidRPr="003F18C1">
        <w:rPr>
          <w:i/>
          <w:sz w:val="28"/>
          <w:szCs w:val="28"/>
        </w:rPr>
        <w:t xml:space="preserve">Перечень основных вопросов, подлежащих изучению в ходе проведения контрольного мероприятия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971"/>
        <w:gridCol w:w="1800"/>
        <w:gridCol w:w="2340"/>
      </w:tblGrid>
      <w:tr w:rsidR="00B956BF" w:rsidRPr="003F18C1" w:rsidTr="001F2FF5">
        <w:tc>
          <w:tcPr>
            <w:tcW w:w="817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№ п/п </w:t>
            </w:r>
          </w:p>
        </w:tc>
        <w:tc>
          <w:tcPr>
            <w:tcW w:w="3971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Формулировка вопроса, подлежащего исследованию </w:t>
            </w:r>
          </w:p>
        </w:tc>
        <w:tc>
          <w:tcPr>
            <w:tcW w:w="180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Сроки проведения </w:t>
            </w:r>
          </w:p>
        </w:tc>
        <w:tc>
          <w:tcPr>
            <w:tcW w:w="234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Отметка об изучении вопроса </w:t>
            </w:r>
          </w:p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  <w:r w:rsidRPr="003F18C1">
              <w:rPr>
                <w:sz w:val="28"/>
                <w:szCs w:val="28"/>
              </w:rPr>
              <w:t xml:space="preserve">(дата и подпись) </w:t>
            </w:r>
          </w:p>
        </w:tc>
      </w:tr>
      <w:tr w:rsidR="00B956BF" w:rsidRPr="003F18C1" w:rsidTr="001F2FF5">
        <w:tc>
          <w:tcPr>
            <w:tcW w:w="817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B956BF" w:rsidRPr="003F18C1" w:rsidTr="001F2FF5">
        <w:tc>
          <w:tcPr>
            <w:tcW w:w="817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B956BF" w:rsidRPr="003F18C1" w:rsidTr="001F2FF5">
        <w:tc>
          <w:tcPr>
            <w:tcW w:w="817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B956BF" w:rsidRPr="003F18C1" w:rsidTr="001F2FF5">
        <w:tc>
          <w:tcPr>
            <w:tcW w:w="817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B956BF" w:rsidRPr="003F18C1" w:rsidTr="001F2FF5">
        <w:tc>
          <w:tcPr>
            <w:tcW w:w="817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B956BF" w:rsidRPr="003F18C1" w:rsidTr="001F2FF5">
        <w:tc>
          <w:tcPr>
            <w:tcW w:w="817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</w:tr>
      <w:tr w:rsidR="00B956BF" w:rsidRPr="003F18C1" w:rsidTr="001F2FF5">
        <w:tc>
          <w:tcPr>
            <w:tcW w:w="817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1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B956BF" w:rsidRPr="003F18C1" w:rsidRDefault="00B956BF" w:rsidP="001F2FF5">
            <w:pPr>
              <w:jc w:val="center"/>
              <w:rPr>
                <w:sz w:val="28"/>
                <w:szCs w:val="28"/>
              </w:rPr>
            </w:pPr>
          </w:p>
        </w:tc>
      </w:tr>
    </w:tbl>
    <w:p w:rsidR="00B956BF" w:rsidRPr="003F18C1" w:rsidRDefault="00B956BF" w:rsidP="00D75128">
      <w:pPr>
        <w:jc w:val="center"/>
        <w:rPr>
          <w:sz w:val="28"/>
          <w:szCs w:val="28"/>
        </w:rPr>
      </w:pPr>
    </w:p>
    <w:tbl>
      <w:tblPr>
        <w:tblW w:w="0" w:type="auto"/>
        <w:tblInd w:w="-432" w:type="dxa"/>
        <w:tblLook w:val="01E0"/>
      </w:tblPr>
      <w:tblGrid>
        <w:gridCol w:w="4537"/>
        <w:gridCol w:w="2176"/>
        <w:gridCol w:w="3856"/>
      </w:tblGrid>
      <w:tr w:rsidR="00B956BF" w:rsidRPr="0088461D" w:rsidTr="001F2FF5">
        <w:tc>
          <w:tcPr>
            <w:tcW w:w="5040" w:type="dxa"/>
          </w:tcPr>
          <w:p w:rsidR="00B956BF" w:rsidRPr="0088461D" w:rsidRDefault="00B956BF" w:rsidP="001F2FF5">
            <w:pPr>
              <w:autoSpaceDE w:val="0"/>
              <w:autoSpaceDN w:val="0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 xml:space="preserve">Глава  </w:t>
            </w:r>
            <w:r>
              <w:rPr>
                <w:sz w:val="28"/>
                <w:szCs w:val="28"/>
              </w:rPr>
              <w:t>Лотошанского сельсовета</w:t>
            </w:r>
            <w:r w:rsidRPr="0088461D">
              <w:rPr>
                <w:sz w:val="28"/>
                <w:szCs w:val="28"/>
              </w:rPr>
              <w:t xml:space="preserve"> Краснозерского района</w:t>
            </w:r>
          </w:p>
          <w:p w:rsidR="00B956BF" w:rsidRPr="0088461D" w:rsidRDefault="00B956BF" w:rsidP="001F2FF5">
            <w:pPr>
              <w:autoSpaceDE w:val="0"/>
              <w:autoSpaceDN w:val="0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1768" w:type="dxa"/>
          </w:tcPr>
          <w:p w:rsidR="00B956BF" w:rsidRPr="0088461D" w:rsidRDefault="00B956BF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B956BF" w:rsidRPr="0088461D" w:rsidRDefault="00B956BF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>______________</w:t>
            </w:r>
          </w:p>
          <w:p w:rsidR="00B956BF" w:rsidRPr="00CB28E4" w:rsidRDefault="00B956BF" w:rsidP="001F2FF5">
            <w:pPr>
              <w:tabs>
                <w:tab w:val="left" w:pos="937"/>
              </w:tabs>
              <w:jc w:val="center"/>
              <w:rPr>
                <w:sz w:val="20"/>
                <w:szCs w:val="20"/>
              </w:rPr>
            </w:pPr>
            <w:r w:rsidRPr="00CB28E4">
              <w:rPr>
                <w:sz w:val="20"/>
                <w:szCs w:val="20"/>
              </w:rPr>
              <w:t>(подпись)</w:t>
            </w:r>
          </w:p>
        </w:tc>
        <w:tc>
          <w:tcPr>
            <w:tcW w:w="3189" w:type="dxa"/>
          </w:tcPr>
          <w:p w:rsidR="00B956BF" w:rsidRPr="0088461D" w:rsidRDefault="00B956BF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B956BF" w:rsidRPr="0088461D" w:rsidRDefault="00B956BF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>__________________________</w:t>
            </w:r>
          </w:p>
          <w:p w:rsidR="00B956BF" w:rsidRPr="00CB28E4" w:rsidRDefault="00B956BF" w:rsidP="001F2FF5">
            <w:pPr>
              <w:jc w:val="center"/>
              <w:rPr>
                <w:sz w:val="20"/>
                <w:szCs w:val="20"/>
              </w:rPr>
            </w:pPr>
            <w:r w:rsidRPr="00CB28E4">
              <w:rPr>
                <w:sz w:val="20"/>
                <w:szCs w:val="20"/>
              </w:rPr>
              <w:t>(фамилия и инициалы)</w:t>
            </w:r>
          </w:p>
        </w:tc>
      </w:tr>
    </w:tbl>
    <w:p w:rsidR="00B956BF" w:rsidRPr="003F18C1" w:rsidRDefault="00B956BF" w:rsidP="00D75128">
      <w:pPr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Pr="003F18C1" w:rsidRDefault="00B956BF" w:rsidP="00D75128">
      <w:pPr>
        <w:tabs>
          <w:tab w:val="left" w:pos="270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  <w:gridCol w:w="4237"/>
      </w:tblGrid>
      <w:tr w:rsidR="00B956BF" w:rsidRPr="0088461D" w:rsidTr="001F2FF5">
        <w:tc>
          <w:tcPr>
            <w:tcW w:w="5328" w:type="dxa"/>
          </w:tcPr>
          <w:p w:rsidR="00B956BF" w:rsidRPr="0088461D" w:rsidRDefault="00B956BF" w:rsidP="001F2F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37" w:type="dxa"/>
          </w:tcPr>
          <w:p w:rsidR="00B956BF" w:rsidRPr="0088461D" w:rsidRDefault="00B956BF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Приложение № 4 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постановлением  администрации </w:t>
            </w:r>
            <w:r>
              <w:rPr>
                <w:sz w:val="28"/>
                <w:szCs w:val="28"/>
              </w:rPr>
              <w:t>Лотошанского сельсовета</w:t>
            </w:r>
            <w:r w:rsidRPr="0088461D">
              <w:rPr>
                <w:rFonts w:eastAsia="MS Mincho"/>
                <w:bCs/>
                <w:sz w:val="28"/>
                <w:szCs w:val="28"/>
              </w:rPr>
              <w:t xml:space="preserve"> Краснозерского района Новосибирской области 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rFonts w:eastAsia="MS Mincho"/>
                <w:bCs/>
                <w:sz w:val="28"/>
                <w:szCs w:val="28"/>
              </w:rPr>
              <w:t>от  17.04.2018 г.              № 22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УВЕДОМЛЕНИЕ </w:t>
      </w:r>
    </w:p>
    <w:p w:rsidR="00B956BF" w:rsidRPr="003F18C1" w:rsidRDefault="00B956BF" w:rsidP="00D75128">
      <w:pPr>
        <w:jc w:val="center"/>
        <w:rPr>
          <w:sz w:val="28"/>
          <w:szCs w:val="28"/>
        </w:rPr>
      </w:pPr>
      <w:r w:rsidRPr="003F18C1">
        <w:rPr>
          <w:sz w:val="28"/>
          <w:szCs w:val="28"/>
        </w:rPr>
        <w:t xml:space="preserve"> о проведении контрольного мероприятия </w:t>
      </w:r>
    </w:p>
    <w:p w:rsidR="00B956BF" w:rsidRPr="003F18C1" w:rsidRDefault="00B956BF" w:rsidP="00D75128">
      <w:pPr>
        <w:jc w:val="center"/>
        <w:rPr>
          <w:sz w:val="28"/>
          <w:szCs w:val="28"/>
        </w:rPr>
      </w:pPr>
    </w:p>
    <w:p w:rsidR="00B956BF" w:rsidRPr="003F18C1" w:rsidRDefault="00B956BF" w:rsidP="00D75128">
      <w:pPr>
        <w:jc w:val="center"/>
        <w:rPr>
          <w:sz w:val="28"/>
          <w:szCs w:val="28"/>
        </w:rPr>
      </w:pPr>
    </w:p>
    <w:p w:rsidR="00B956BF" w:rsidRPr="003F18C1" w:rsidRDefault="00B956BF" w:rsidP="00D75128">
      <w:pPr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__________________                                                          «____» _______ ____г. </w:t>
      </w:r>
    </w:p>
    <w:p w:rsidR="00B956BF" w:rsidRPr="003F18C1" w:rsidRDefault="00B956BF" w:rsidP="00D75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F18C1">
        <w:rPr>
          <w:sz w:val="28"/>
          <w:szCs w:val="28"/>
        </w:rPr>
        <w:t xml:space="preserve"> </w:t>
      </w:r>
      <w:r w:rsidRPr="00CB28E4">
        <w:rPr>
          <w:sz w:val="20"/>
          <w:szCs w:val="20"/>
        </w:rPr>
        <w:t xml:space="preserve">(место составления)          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Pr="00CB28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CB28E4">
        <w:rPr>
          <w:sz w:val="20"/>
          <w:szCs w:val="20"/>
        </w:rPr>
        <w:t>(дата составления)</w:t>
      </w:r>
    </w:p>
    <w:p w:rsidR="00B956BF" w:rsidRPr="003F18C1" w:rsidRDefault="00B956BF" w:rsidP="00D75128">
      <w:pPr>
        <w:jc w:val="both"/>
        <w:rPr>
          <w:sz w:val="28"/>
          <w:szCs w:val="28"/>
        </w:rPr>
      </w:pPr>
    </w:p>
    <w:p w:rsidR="00B956BF" w:rsidRPr="003F18C1" w:rsidRDefault="00B956BF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Настоящим уведомляем, что в отношении __________________________________________________________________</w:t>
      </w:r>
    </w:p>
    <w:p w:rsidR="00B956BF" w:rsidRPr="00CB28E4" w:rsidRDefault="00B956BF" w:rsidP="00D75128">
      <w:pPr>
        <w:ind w:firstLine="709"/>
        <w:jc w:val="center"/>
        <w:rPr>
          <w:sz w:val="20"/>
          <w:szCs w:val="20"/>
        </w:rPr>
      </w:pPr>
      <w:r w:rsidRPr="00CB28E4">
        <w:rPr>
          <w:sz w:val="20"/>
          <w:szCs w:val="20"/>
        </w:rPr>
        <w:t xml:space="preserve">(наименование и местонахождения объекта контроля) </w:t>
      </w:r>
    </w:p>
    <w:p w:rsidR="00B956BF" w:rsidRPr="003F18C1" w:rsidRDefault="00B956BF" w:rsidP="00D75128">
      <w:pPr>
        <w:ind w:firstLine="709"/>
        <w:jc w:val="center"/>
        <w:rPr>
          <w:sz w:val="28"/>
          <w:szCs w:val="28"/>
        </w:rPr>
      </w:pPr>
    </w:p>
    <w:p w:rsidR="00B956BF" w:rsidRPr="003F18C1" w:rsidRDefault="00B956BF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принято решение о проведении контрольного мероприятия за соблюдением бюджетного законодательства Российской Федерации и иных нормативных правовых актов. </w:t>
      </w:r>
    </w:p>
    <w:p w:rsidR="00B956BF" w:rsidRPr="003F18C1" w:rsidRDefault="00B956BF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Вид контроля: предварительный/последующий контроль (нужное подчеркнуть). </w:t>
      </w:r>
    </w:p>
    <w:p w:rsidR="00B956BF" w:rsidRPr="003F18C1" w:rsidRDefault="00B956BF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Метод проведения контрольного мероприятия: ____________________.</w:t>
      </w:r>
    </w:p>
    <w:p w:rsidR="00B956BF" w:rsidRPr="003F18C1" w:rsidRDefault="00B956BF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Проверяемый период: ________________________________________.</w:t>
      </w:r>
    </w:p>
    <w:p w:rsidR="00B956BF" w:rsidRPr="003F18C1" w:rsidRDefault="00B956BF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Срок проведения контрольного мероприятия: _________________ дней с «____» __________ _____г. по «____» ________________ _____ г. </w:t>
      </w:r>
    </w:p>
    <w:p w:rsidR="00B956BF" w:rsidRPr="003F18C1" w:rsidRDefault="00B956BF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Прошу обеспечить необходимые условия для работы специалиста и подготовить необходимые для проверки документы.</w:t>
      </w:r>
    </w:p>
    <w:p w:rsidR="00B956BF" w:rsidRPr="003F18C1" w:rsidRDefault="00B956BF" w:rsidP="00D75128">
      <w:pPr>
        <w:ind w:firstLine="709"/>
        <w:jc w:val="both"/>
        <w:rPr>
          <w:sz w:val="28"/>
          <w:szCs w:val="28"/>
        </w:rPr>
      </w:pPr>
    </w:p>
    <w:p w:rsidR="00B956BF" w:rsidRPr="003F18C1" w:rsidRDefault="00B956BF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Приложение: </w:t>
      </w:r>
    </w:p>
    <w:p w:rsidR="00B956BF" w:rsidRPr="003F18C1" w:rsidRDefault="00B956BF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-  копия распоряжения о назначении контрольного мероприятия; </w:t>
      </w:r>
    </w:p>
    <w:p w:rsidR="00B956BF" w:rsidRPr="003F18C1" w:rsidRDefault="00B956BF" w:rsidP="00D75128">
      <w:pPr>
        <w:ind w:firstLine="709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- программа проведения контрольного мероприятия (копия или выписка).</w:t>
      </w:r>
    </w:p>
    <w:p w:rsidR="00B956BF" w:rsidRPr="003F18C1" w:rsidRDefault="00B956BF" w:rsidP="00D75128">
      <w:pPr>
        <w:jc w:val="both"/>
        <w:rPr>
          <w:sz w:val="28"/>
          <w:szCs w:val="28"/>
        </w:rPr>
      </w:pPr>
    </w:p>
    <w:p w:rsidR="00B956BF" w:rsidRPr="003F18C1" w:rsidRDefault="00B956BF" w:rsidP="00D75128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2308"/>
        <w:gridCol w:w="3016"/>
      </w:tblGrid>
      <w:tr w:rsidR="00B956BF" w:rsidRPr="0088461D" w:rsidTr="00D96540">
        <w:tc>
          <w:tcPr>
            <w:tcW w:w="4068" w:type="dxa"/>
          </w:tcPr>
          <w:p w:rsidR="00B956BF" w:rsidRPr="0088461D" w:rsidRDefault="00B956BF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Лотошанского сельсовета</w:t>
            </w:r>
            <w:r w:rsidRPr="0088461D">
              <w:rPr>
                <w:rFonts w:eastAsia="MS Mincho"/>
                <w:sz w:val="28"/>
                <w:szCs w:val="28"/>
              </w:rPr>
              <w:t xml:space="preserve"> Краснозерского района Новосибирской области</w:t>
            </w:r>
          </w:p>
        </w:tc>
        <w:tc>
          <w:tcPr>
            <w:tcW w:w="2308" w:type="dxa"/>
          </w:tcPr>
          <w:p w:rsidR="00B956BF" w:rsidRPr="0088461D" w:rsidRDefault="00B956BF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B956BF" w:rsidRPr="0088461D" w:rsidRDefault="00B956BF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B956BF" w:rsidRPr="0088461D" w:rsidRDefault="00B956BF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B956BF" w:rsidRPr="0088461D" w:rsidRDefault="00B956BF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>__________</w:t>
            </w:r>
          </w:p>
          <w:p w:rsidR="00B956BF" w:rsidRPr="00D96540" w:rsidRDefault="00B956BF" w:rsidP="001F2FF5">
            <w:pPr>
              <w:jc w:val="center"/>
              <w:rPr>
                <w:sz w:val="20"/>
                <w:szCs w:val="20"/>
              </w:rPr>
            </w:pPr>
            <w:r w:rsidRPr="00D96540">
              <w:rPr>
                <w:sz w:val="20"/>
                <w:szCs w:val="20"/>
              </w:rPr>
              <w:t>(подпись)</w:t>
            </w:r>
          </w:p>
        </w:tc>
        <w:tc>
          <w:tcPr>
            <w:tcW w:w="3016" w:type="dxa"/>
          </w:tcPr>
          <w:p w:rsidR="00B956BF" w:rsidRPr="0088461D" w:rsidRDefault="00B956BF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B956BF" w:rsidRPr="0088461D" w:rsidRDefault="00B956BF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B956BF" w:rsidRPr="0088461D" w:rsidRDefault="00B956BF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B956BF" w:rsidRPr="0088461D" w:rsidRDefault="00B956BF" w:rsidP="001F2FF5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8461D">
              <w:rPr>
                <w:sz w:val="28"/>
                <w:szCs w:val="28"/>
              </w:rPr>
              <w:t>____________________</w:t>
            </w:r>
          </w:p>
          <w:p w:rsidR="00B956BF" w:rsidRPr="00D96540" w:rsidRDefault="00B956BF" w:rsidP="001F2FF5">
            <w:pPr>
              <w:jc w:val="center"/>
              <w:rPr>
                <w:sz w:val="20"/>
                <w:szCs w:val="20"/>
              </w:rPr>
            </w:pPr>
            <w:r w:rsidRPr="00D96540">
              <w:rPr>
                <w:sz w:val="20"/>
                <w:szCs w:val="20"/>
              </w:rPr>
              <w:t>(фамилия и инициалы)</w:t>
            </w:r>
          </w:p>
        </w:tc>
      </w:tr>
    </w:tbl>
    <w:p w:rsidR="00B956BF" w:rsidRPr="003F18C1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Default="00B956BF" w:rsidP="00D75128">
      <w:pPr>
        <w:tabs>
          <w:tab w:val="left" w:pos="2700"/>
        </w:tabs>
        <w:rPr>
          <w:sz w:val="28"/>
          <w:szCs w:val="28"/>
        </w:rPr>
      </w:pPr>
    </w:p>
    <w:p w:rsidR="00B956BF" w:rsidRPr="003F18C1" w:rsidRDefault="00B956BF" w:rsidP="00D75128">
      <w:pPr>
        <w:tabs>
          <w:tab w:val="left" w:pos="2700"/>
        </w:tabs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  <w:gridCol w:w="4237"/>
      </w:tblGrid>
      <w:tr w:rsidR="00B956BF" w:rsidRPr="0088461D" w:rsidTr="001F2FF5">
        <w:tc>
          <w:tcPr>
            <w:tcW w:w="5328" w:type="dxa"/>
          </w:tcPr>
          <w:p w:rsidR="00B956BF" w:rsidRPr="0088461D" w:rsidRDefault="00B956BF" w:rsidP="001F2F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37" w:type="dxa"/>
          </w:tcPr>
          <w:p w:rsidR="00B956BF" w:rsidRPr="0088461D" w:rsidRDefault="00B956BF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Приложение № 5 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постановлением  администрации </w:t>
            </w:r>
            <w:r>
              <w:rPr>
                <w:sz w:val="28"/>
                <w:szCs w:val="28"/>
              </w:rPr>
              <w:t>Лотошанского сельсовета</w:t>
            </w:r>
            <w:r w:rsidRPr="0088461D">
              <w:rPr>
                <w:rFonts w:eastAsia="MS Mincho"/>
                <w:bCs/>
                <w:sz w:val="28"/>
                <w:szCs w:val="28"/>
              </w:rPr>
              <w:t xml:space="preserve"> Краснозерского района Новосибирской области 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rFonts w:eastAsia="MS Mincho"/>
                <w:bCs/>
                <w:sz w:val="28"/>
                <w:szCs w:val="28"/>
              </w:rPr>
              <w:t xml:space="preserve">от  17.04.2018 г.                № 22 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jc w:val="center"/>
        <w:rPr>
          <w:color w:val="000000"/>
          <w:sz w:val="28"/>
          <w:szCs w:val="28"/>
          <w:shd w:val="clear" w:color="auto" w:fill="FEFFFE"/>
        </w:rPr>
      </w:pPr>
      <w:r w:rsidRPr="003F18C1">
        <w:rPr>
          <w:color w:val="000000"/>
          <w:sz w:val="28"/>
          <w:szCs w:val="28"/>
          <w:shd w:val="clear" w:color="auto" w:fill="FEFFFE"/>
        </w:rPr>
        <w:t>Акт проверки</w:t>
      </w:r>
    </w:p>
    <w:p w:rsidR="00B956BF" w:rsidRPr="003F18C1" w:rsidRDefault="00B956BF" w:rsidP="00D7512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________________________________________________________________</w:t>
      </w:r>
    </w:p>
    <w:p w:rsidR="00B956BF" w:rsidRPr="00CB28E4" w:rsidRDefault="00B956BF" w:rsidP="00D75128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CB28E4">
        <w:rPr>
          <w:sz w:val="20"/>
          <w:szCs w:val="20"/>
        </w:rPr>
        <w:t>(наименование предмета контроля)</w:t>
      </w:r>
    </w:p>
    <w:p w:rsidR="00B956BF" w:rsidRPr="003F18C1" w:rsidRDefault="00B956BF" w:rsidP="00D75128">
      <w:pPr>
        <w:autoSpaceDE w:val="0"/>
        <w:autoSpaceDN w:val="0"/>
        <w:adjustRightInd w:val="0"/>
        <w:rPr>
          <w:sz w:val="28"/>
          <w:szCs w:val="28"/>
        </w:rPr>
      </w:pPr>
    </w:p>
    <w:p w:rsidR="00B956BF" w:rsidRPr="003F18C1" w:rsidRDefault="00B956BF" w:rsidP="00D751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________________________                                 «__» ____________ 20__ года</w:t>
      </w:r>
    </w:p>
    <w:p w:rsidR="00B956BF" w:rsidRPr="00D96540" w:rsidRDefault="00B956BF" w:rsidP="00D7512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3F18C1">
        <w:rPr>
          <w:sz w:val="28"/>
          <w:szCs w:val="28"/>
        </w:rPr>
        <w:tab/>
      </w:r>
      <w:r w:rsidRPr="00D96540">
        <w:rPr>
          <w:sz w:val="20"/>
          <w:szCs w:val="20"/>
        </w:rPr>
        <w:t xml:space="preserve"> (населенный пункт)</w:t>
      </w:r>
    </w:p>
    <w:p w:rsidR="00B956BF" w:rsidRPr="003F18C1" w:rsidRDefault="00B956BF" w:rsidP="00D7512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56BF" w:rsidRPr="003F18C1" w:rsidRDefault="00B956BF" w:rsidP="001F2FF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18C1">
        <w:rPr>
          <w:sz w:val="28"/>
          <w:szCs w:val="28"/>
        </w:rPr>
        <w:t>Во исполнение ________________________________________________(вид, реквизиты правового администрации</w:t>
      </w:r>
      <w:r w:rsidRPr="00607BC9">
        <w:rPr>
          <w:sz w:val="28"/>
          <w:szCs w:val="28"/>
        </w:rPr>
        <w:t xml:space="preserve"> </w:t>
      </w:r>
      <w:r>
        <w:rPr>
          <w:sz w:val="28"/>
          <w:szCs w:val="28"/>
        </w:rPr>
        <w:t>Лотошанского сельсовета</w:t>
      </w:r>
      <w:r w:rsidRPr="003F18C1">
        <w:rPr>
          <w:sz w:val="28"/>
          <w:szCs w:val="28"/>
        </w:rPr>
        <w:t xml:space="preserve"> Краснозерского района Новосибирской области о проведении проверки)должностным лицом, уполномоченным на проведение проверки______________________________________________</w:t>
      </w:r>
    </w:p>
    <w:p w:rsidR="00B956BF" w:rsidRPr="003F18C1" w:rsidRDefault="00B956BF" w:rsidP="00D75128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__________________________________________________________________</w:t>
      </w:r>
    </w:p>
    <w:p w:rsidR="00B956BF" w:rsidRPr="001F2FF5" w:rsidRDefault="00B956BF" w:rsidP="00D7512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F2FF5">
        <w:rPr>
          <w:sz w:val="16"/>
          <w:szCs w:val="16"/>
        </w:rPr>
        <w:t xml:space="preserve">(должность фамилия инициалы, уполномоченного </w:t>
      </w:r>
      <w:r>
        <w:rPr>
          <w:sz w:val="16"/>
          <w:szCs w:val="16"/>
        </w:rPr>
        <w:t>лица)</w:t>
      </w:r>
    </w:p>
    <w:p w:rsidR="00B956BF" w:rsidRPr="003F18C1" w:rsidRDefault="00B956BF" w:rsidP="00D751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_____________________________________________________________________________</w:t>
      </w:r>
    </w:p>
    <w:p w:rsidR="00B956BF" w:rsidRPr="003F18C1" w:rsidRDefault="00B956BF" w:rsidP="00D7512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F18C1">
        <w:rPr>
          <w:sz w:val="28"/>
          <w:szCs w:val="28"/>
        </w:rPr>
        <w:t>на проведение проверки в творительном падеже, и т.д.)</w:t>
      </w:r>
    </w:p>
    <w:p w:rsidR="00B956BF" w:rsidRPr="003F18C1" w:rsidRDefault="00B956BF" w:rsidP="00D75128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проведена ________________________________________________________</w:t>
      </w:r>
    </w:p>
    <w:p w:rsidR="00B956BF" w:rsidRPr="001F2FF5" w:rsidRDefault="00B956BF" w:rsidP="00D75128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3F18C1">
        <w:rPr>
          <w:sz w:val="28"/>
          <w:szCs w:val="28"/>
        </w:rPr>
        <w:t xml:space="preserve">                                 </w:t>
      </w:r>
      <w:r w:rsidRPr="001F2FF5">
        <w:rPr>
          <w:sz w:val="16"/>
          <w:szCs w:val="16"/>
        </w:rPr>
        <w:t>(вид проверки, предмет контроля)</w:t>
      </w:r>
    </w:p>
    <w:p w:rsidR="00B956BF" w:rsidRPr="003F18C1" w:rsidRDefault="00B956BF" w:rsidP="00D751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в отношении _______________________________________________________________</w:t>
      </w:r>
    </w:p>
    <w:p w:rsidR="00B956BF" w:rsidRPr="001F2FF5" w:rsidRDefault="00B956BF" w:rsidP="00D7512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F2FF5">
        <w:rPr>
          <w:sz w:val="16"/>
          <w:szCs w:val="16"/>
        </w:rPr>
        <w:t>(наименование объекта контроля)</w:t>
      </w:r>
    </w:p>
    <w:p w:rsidR="00B956BF" w:rsidRPr="003F18C1" w:rsidRDefault="00B956BF" w:rsidP="00D75128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по основным вопросам:_____________________________________________</w:t>
      </w:r>
    </w:p>
    <w:p w:rsidR="00B956BF" w:rsidRPr="001F2FF5" w:rsidRDefault="00B956BF" w:rsidP="00D75128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F2FF5">
        <w:rPr>
          <w:sz w:val="16"/>
          <w:szCs w:val="16"/>
        </w:rPr>
        <w:t>(перечень основных вопросов)</w:t>
      </w:r>
    </w:p>
    <w:p w:rsidR="00B956BF" w:rsidRPr="003F18C1" w:rsidRDefault="00B956BF" w:rsidP="00D75128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F18C1">
        <w:rPr>
          <w:sz w:val="28"/>
          <w:szCs w:val="28"/>
        </w:rPr>
        <w:t>Проверяемый период: _________________________________________.</w:t>
      </w:r>
    </w:p>
    <w:p w:rsidR="00B956BF" w:rsidRDefault="00B956BF" w:rsidP="00D75128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3F18C1">
        <w:rPr>
          <w:sz w:val="28"/>
          <w:szCs w:val="28"/>
        </w:rPr>
        <w:t>Срок проведения: с ________ по _________.</w:t>
      </w:r>
    </w:p>
    <w:p w:rsidR="00B956BF" w:rsidRDefault="00B956BF" w:rsidP="00D75128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Результаты  проведения плановой проверки установлены и представлены в отчете  (приложение а к акту проверки) .</w:t>
      </w:r>
    </w:p>
    <w:p w:rsidR="00B956BF" w:rsidRDefault="00B956BF" w:rsidP="00D75128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По результатам проведенной проверки рекомендовано:</w:t>
      </w:r>
    </w:p>
    <w:p w:rsidR="00B956BF" w:rsidRDefault="00B956BF" w:rsidP="00421D6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B956BF" w:rsidRDefault="00B956BF" w:rsidP="00421D6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B956BF" w:rsidRDefault="00B956BF" w:rsidP="00421D6B">
      <w:pPr>
        <w:autoSpaceDE w:val="0"/>
        <w:autoSpaceDN w:val="0"/>
        <w:adjustRightInd w:val="0"/>
        <w:rPr>
          <w:sz w:val="28"/>
          <w:szCs w:val="28"/>
        </w:rPr>
      </w:pPr>
    </w:p>
    <w:p w:rsidR="00B956BF" w:rsidRDefault="00B956BF" w:rsidP="00421D6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Настоящий акт контрольного мероприятия составлен в трех экземплярах </w:t>
      </w:r>
    </w:p>
    <w:p w:rsidR="00B956BF" w:rsidRDefault="00B956BF" w:rsidP="00421D6B">
      <w:pPr>
        <w:autoSpaceDE w:val="0"/>
        <w:autoSpaceDN w:val="0"/>
        <w:adjustRightInd w:val="0"/>
        <w:rPr>
          <w:sz w:val="28"/>
          <w:szCs w:val="28"/>
        </w:rPr>
      </w:pPr>
    </w:p>
    <w:p w:rsidR="00B956BF" w:rsidRDefault="00B956BF" w:rsidP="00421D6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Члены инспекции, уполномоченные на проведение проверки:</w:t>
      </w:r>
    </w:p>
    <w:p w:rsidR="00B956BF" w:rsidRDefault="00B956BF" w:rsidP="00421D6B">
      <w:pPr>
        <w:autoSpaceDE w:val="0"/>
        <w:autoSpaceDN w:val="0"/>
        <w:adjustRightInd w:val="0"/>
        <w:rPr>
          <w:sz w:val="28"/>
          <w:szCs w:val="28"/>
        </w:rPr>
      </w:pPr>
    </w:p>
    <w:p w:rsidR="00B956BF" w:rsidRPr="003F18C1" w:rsidRDefault="00B956BF" w:rsidP="00421D6B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                       ______________                 ___________________</w:t>
      </w:r>
    </w:p>
    <w:p w:rsidR="00B956BF" w:rsidRPr="001F2FF5" w:rsidRDefault="00B956BF" w:rsidP="00421D6B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3F18C1">
        <w:rPr>
          <w:i/>
          <w:sz w:val="28"/>
          <w:szCs w:val="28"/>
        </w:rPr>
        <w:t xml:space="preserve"> </w:t>
      </w:r>
      <w:r w:rsidRPr="001F2FF5">
        <w:rPr>
          <w:i/>
          <w:sz w:val="20"/>
          <w:szCs w:val="20"/>
        </w:rPr>
        <w:t xml:space="preserve">должность                    </w:t>
      </w:r>
      <w:r>
        <w:rPr>
          <w:i/>
          <w:sz w:val="20"/>
          <w:szCs w:val="20"/>
        </w:rPr>
        <w:t xml:space="preserve">                   </w:t>
      </w:r>
      <w:r w:rsidRPr="001F2FF5">
        <w:rPr>
          <w:i/>
          <w:sz w:val="20"/>
          <w:szCs w:val="20"/>
        </w:rPr>
        <w:t xml:space="preserve">   личная подпись                </w:t>
      </w:r>
      <w:r>
        <w:rPr>
          <w:i/>
          <w:sz w:val="20"/>
          <w:szCs w:val="20"/>
        </w:rPr>
        <w:t xml:space="preserve">                    </w:t>
      </w:r>
      <w:r w:rsidRPr="001F2FF5">
        <w:rPr>
          <w:i/>
          <w:sz w:val="20"/>
          <w:szCs w:val="20"/>
        </w:rPr>
        <w:t xml:space="preserve"> инициалы и фамилия</w:t>
      </w:r>
    </w:p>
    <w:p w:rsidR="00B956BF" w:rsidRDefault="00B956BF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B956BF" w:rsidRDefault="00B956BF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B956BF" w:rsidRDefault="00B956BF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 актом ознакомлены:</w:t>
      </w:r>
    </w:p>
    <w:p w:rsidR="00B956BF" w:rsidRPr="003F18C1" w:rsidRDefault="00B956BF" w:rsidP="00421D6B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                       ______________                 ___________________</w:t>
      </w:r>
    </w:p>
    <w:p w:rsidR="00B956BF" w:rsidRDefault="00B956BF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3F18C1">
        <w:rPr>
          <w:i/>
          <w:sz w:val="28"/>
          <w:szCs w:val="28"/>
        </w:rPr>
        <w:t xml:space="preserve"> </w:t>
      </w:r>
      <w:r w:rsidRPr="001F2FF5">
        <w:rPr>
          <w:i/>
          <w:sz w:val="20"/>
          <w:szCs w:val="20"/>
        </w:rPr>
        <w:t>должность</w:t>
      </w:r>
      <w:r w:rsidRPr="003F18C1"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</w:rPr>
        <w:t xml:space="preserve">                           </w:t>
      </w:r>
      <w:r w:rsidRPr="001F2FF5">
        <w:rPr>
          <w:i/>
          <w:sz w:val="20"/>
          <w:szCs w:val="20"/>
        </w:rPr>
        <w:t xml:space="preserve">личная подпись                 </w:t>
      </w:r>
      <w:r>
        <w:rPr>
          <w:i/>
          <w:sz w:val="20"/>
          <w:szCs w:val="20"/>
        </w:rPr>
        <w:t xml:space="preserve">                  </w:t>
      </w:r>
      <w:r w:rsidRPr="001F2FF5">
        <w:rPr>
          <w:i/>
          <w:sz w:val="20"/>
          <w:szCs w:val="20"/>
        </w:rPr>
        <w:t>инициалы и фамилия</w:t>
      </w:r>
    </w:p>
    <w:p w:rsidR="00B956BF" w:rsidRPr="003F18C1" w:rsidRDefault="00B956BF" w:rsidP="00421D6B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                       ______________                 ___________________</w:t>
      </w:r>
    </w:p>
    <w:p w:rsidR="00B956BF" w:rsidRDefault="00B956BF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3F18C1">
        <w:rPr>
          <w:i/>
          <w:sz w:val="28"/>
          <w:szCs w:val="28"/>
        </w:rPr>
        <w:t xml:space="preserve"> </w:t>
      </w:r>
      <w:r w:rsidRPr="001F2FF5">
        <w:rPr>
          <w:i/>
          <w:sz w:val="20"/>
          <w:szCs w:val="20"/>
        </w:rPr>
        <w:t xml:space="preserve">должность </w:t>
      </w:r>
      <w:r w:rsidRPr="003F18C1"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</w:rPr>
        <w:t xml:space="preserve">                           </w:t>
      </w:r>
      <w:r w:rsidRPr="001F2FF5">
        <w:rPr>
          <w:i/>
          <w:sz w:val="20"/>
          <w:szCs w:val="20"/>
        </w:rPr>
        <w:t>личная подпись</w:t>
      </w:r>
      <w:r>
        <w:rPr>
          <w:i/>
          <w:sz w:val="28"/>
          <w:szCs w:val="28"/>
        </w:rPr>
        <w:t xml:space="preserve">                     </w:t>
      </w:r>
      <w:r w:rsidRPr="001F2FF5">
        <w:rPr>
          <w:i/>
          <w:sz w:val="20"/>
          <w:szCs w:val="20"/>
        </w:rPr>
        <w:t>инициалы и фамилия</w:t>
      </w:r>
    </w:p>
    <w:p w:rsidR="00B956BF" w:rsidRDefault="00B956BF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56BF" w:rsidRDefault="00B956BF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56BF" w:rsidRDefault="00B956BF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Один экземпляр акта проверки получил:</w:t>
      </w:r>
    </w:p>
    <w:p w:rsidR="00B956BF" w:rsidRPr="00421D6B" w:rsidRDefault="00B956BF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56BF" w:rsidRDefault="00B956BF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B956BF" w:rsidRPr="003F18C1" w:rsidRDefault="00B956BF" w:rsidP="00421D6B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                       ______________                 ___________________</w:t>
      </w:r>
    </w:p>
    <w:p w:rsidR="00B956BF" w:rsidRPr="001F2FF5" w:rsidRDefault="00B956BF" w:rsidP="00421D6B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3F18C1">
        <w:rPr>
          <w:i/>
          <w:sz w:val="28"/>
          <w:szCs w:val="28"/>
        </w:rPr>
        <w:t xml:space="preserve"> </w:t>
      </w:r>
      <w:r w:rsidRPr="001F2FF5">
        <w:rPr>
          <w:i/>
          <w:sz w:val="20"/>
          <w:szCs w:val="20"/>
        </w:rPr>
        <w:t xml:space="preserve">должность                       </w:t>
      </w:r>
      <w:r>
        <w:rPr>
          <w:i/>
          <w:sz w:val="20"/>
          <w:szCs w:val="20"/>
        </w:rPr>
        <w:t xml:space="preserve">                   </w:t>
      </w:r>
      <w:r w:rsidRPr="001F2FF5">
        <w:rPr>
          <w:i/>
          <w:sz w:val="20"/>
          <w:szCs w:val="20"/>
        </w:rPr>
        <w:t xml:space="preserve">личная подпись                 </w:t>
      </w:r>
      <w:r>
        <w:rPr>
          <w:i/>
          <w:sz w:val="20"/>
          <w:szCs w:val="20"/>
        </w:rPr>
        <w:t xml:space="preserve">                    </w:t>
      </w:r>
      <w:r w:rsidRPr="001F2FF5">
        <w:rPr>
          <w:i/>
          <w:sz w:val="20"/>
          <w:szCs w:val="20"/>
        </w:rPr>
        <w:t>инициалы и фамилия</w:t>
      </w:r>
    </w:p>
    <w:p w:rsidR="00B956BF" w:rsidRPr="003F18C1" w:rsidRDefault="00B956BF" w:rsidP="00421D6B">
      <w:pPr>
        <w:autoSpaceDE w:val="0"/>
        <w:autoSpaceDN w:val="0"/>
        <w:adjustRightInd w:val="0"/>
        <w:rPr>
          <w:sz w:val="28"/>
          <w:szCs w:val="28"/>
        </w:rPr>
      </w:pPr>
      <w:r w:rsidRPr="003F18C1">
        <w:rPr>
          <w:sz w:val="28"/>
          <w:szCs w:val="28"/>
        </w:rPr>
        <w:t>___________                       ______________                 ___________________</w:t>
      </w:r>
    </w:p>
    <w:p w:rsidR="00B956BF" w:rsidRPr="001F2FF5" w:rsidRDefault="00B956BF" w:rsidP="00421D6B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1F2FF5">
        <w:rPr>
          <w:i/>
          <w:sz w:val="20"/>
          <w:szCs w:val="20"/>
        </w:rPr>
        <w:t xml:space="preserve"> должность                      </w:t>
      </w:r>
      <w:r>
        <w:rPr>
          <w:i/>
          <w:sz w:val="20"/>
          <w:szCs w:val="20"/>
        </w:rPr>
        <w:t xml:space="preserve">                   </w:t>
      </w:r>
      <w:r w:rsidRPr="001F2FF5">
        <w:rPr>
          <w:i/>
          <w:sz w:val="20"/>
          <w:szCs w:val="20"/>
        </w:rPr>
        <w:t xml:space="preserve"> личная подпись                 </w:t>
      </w:r>
      <w:r>
        <w:rPr>
          <w:i/>
          <w:sz w:val="20"/>
          <w:szCs w:val="20"/>
        </w:rPr>
        <w:t xml:space="preserve">                    </w:t>
      </w:r>
      <w:r w:rsidRPr="001F2FF5">
        <w:rPr>
          <w:i/>
          <w:sz w:val="20"/>
          <w:szCs w:val="20"/>
        </w:rPr>
        <w:t>инициалы и фамилия</w:t>
      </w:r>
    </w:p>
    <w:p w:rsidR="00B956BF" w:rsidRDefault="00B956BF" w:rsidP="00421D6B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B956BF" w:rsidRDefault="00B956BF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sz w:val="28"/>
          <w:szCs w:val="28"/>
        </w:rPr>
        <w:tab/>
        <w:t>Приложение к Акту проверки</w:t>
      </w:r>
    </w:p>
    <w:p w:rsidR="00B956BF" w:rsidRDefault="00B956BF" w:rsidP="00421D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от _____________</w:t>
      </w:r>
    </w:p>
    <w:p w:rsidR="00B956BF" w:rsidRPr="0053270D" w:rsidRDefault="00B956BF" w:rsidP="00B853D3">
      <w:pPr>
        <w:spacing w:before="100" w:beforeAutospacing="1"/>
        <w:ind w:firstLine="540"/>
        <w:jc w:val="center"/>
        <w:rPr>
          <w:b/>
          <w:bCs/>
          <w:color w:val="000000"/>
          <w:sz w:val="28"/>
          <w:szCs w:val="28"/>
        </w:rPr>
      </w:pPr>
      <w:r w:rsidRPr="0053270D">
        <w:rPr>
          <w:b/>
          <w:bCs/>
          <w:color w:val="000000"/>
          <w:sz w:val="28"/>
          <w:szCs w:val="28"/>
        </w:rPr>
        <w:t>ОТЧЕТ</w:t>
      </w:r>
    </w:p>
    <w:p w:rsidR="00B956BF" w:rsidRPr="0053270D" w:rsidRDefault="00B956BF" w:rsidP="00B853D3">
      <w:pPr>
        <w:spacing w:before="100" w:beforeAutospacing="1"/>
        <w:jc w:val="center"/>
        <w:rPr>
          <w:color w:val="000000"/>
        </w:rPr>
      </w:pPr>
      <w:r w:rsidRPr="0053270D">
        <w:rPr>
          <w:b/>
          <w:bCs/>
          <w:color w:val="000000"/>
          <w:sz w:val="28"/>
          <w:szCs w:val="28"/>
        </w:rPr>
        <w:t xml:space="preserve"> о результатах проверки соблюдения законодательства Российской Федерации и иных нормативных правовых актов в сфере закупок товаров, работ, услуг для муниципальных нужд</w:t>
      </w:r>
      <w:r w:rsidRPr="0053270D">
        <w:rPr>
          <w:color w:val="000000"/>
          <w:sz w:val="20"/>
          <w:szCs w:val="20"/>
        </w:rPr>
        <w:t> </w:t>
      </w:r>
    </w:p>
    <w:p w:rsidR="00B956BF" w:rsidRDefault="00B956BF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 </w:t>
      </w:r>
    </w:p>
    <w:p w:rsidR="00B956BF" w:rsidRPr="003F18C1" w:rsidRDefault="00B956BF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«__» ____________ 20__ года</w:t>
      </w:r>
      <w:r>
        <w:rPr>
          <w:sz w:val="28"/>
          <w:szCs w:val="28"/>
        </w:rPr>
        <w:t xml:space="preserve">                             </w:t>
      </w:r>
      <w:r w:rsidRPr="003F18C1">
        <w:rPr>
          <w:sz w:val="28"/>
          <w:szCs w:val="28"/>
        </w:rPr>
        <w:t xml:space="preserve">________________________      </w:t>
      </w:r>
      <w:r>
        <w:rPr>
          <w:sz w:val="28"/>
          <w:szCs w:val="28"/>
        </w:rPr>
        <w:t xml:space="preserve">                        </w:t>
      </w:r>
    </w:p>
    <w:p w:rsidR="00B956BF" w:rsidRPr="001F2FF5" w:rsidRDefault="00B956BF" w:rsidP="00B853D3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3F18C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      </w:t>
      </w:r>
      <w:r w:rsidRPr="003F18C1">
        <w:rPr>
          <w:sz w:val="28"/>
          <w:szCs w:val="28"/>
        </w:rPr>
        <w:t xml:space="preserve"> </w:t>
      </w:r>
      <w:r w:rsidRPr="001F2FF5">
        <w:rPr>
          <w:sz w:val="16"/>
          <w:szCs w:val="16"/>
        </w:rPr>
        <w:t>(населенный пункт)</w:t>
      </w:r>
    </w:p>
    <w:p w:rsidR="00B956BF" w:rsidRDefault="00B956BF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Основание для проведения проверки:_________________________________</w:t>
      </w:r>
    </w:p>
    <w:p w:rsidR="00B956BF" w:rsidRPr="00676049" w:rsidRDefault="00B956BF" w:rsidP="00B853D3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16"/>
          <w:szCs w:val="16"/>
        </w:rPr>
        <w:t>(</w:t>
      </w:r>
      <w:r w:rsidRPr="00676049">
        <w:rPr>
          <w:sz w:val="16"/>
          <w:szCs w:val="16"/>
        </w:rPr>
        <w:t>Номер и дата распоряжения об утверждении плана</w:t>
      </w:r>
      <w:r>
        <w:rPr>
          <w:sz w:val="16"/>
          <w:szCs w:val="16"/>
        </w:rPr>
        <w:t xml:space="preserve"> и о назначении проверки)</w:t>
      </w:r>
    </w:p>
    <w:p w:rsidR="00B956BF" w:rsidRDefault="00B956BF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Цель проверки:___________________________________________________</w:t>
      </w:r>
    </w:p>
    <w:p w:rsidR="00B956BF" w:rsidRPr="00676049" w:rsidRDefault="00B956BF" w:rsidP="00B853D3">
      <w:pPr>
        <w:autoSpaceDE w:val="0"/>
        <w:autoSpaceDN w:val="0"/>
        <w:adjustRightInd w:val="0"/>
        <w:jc w:val="both"/>
        <w:rPr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B956BF" w:rsidRDefault="00B956BF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Объект проверки:_________________________________________________</w:t>
      </w:r>
    </w:p>
    <w:p w:rsidR="00B956BF" w:rsidRPr="001F2FF5" w:rsidRDefault="00B956BF" w:rsidP="00B853D3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   </w:t>
      </w:r>
      <w:r>
        <w:rPr>
          <w:sz w:val="16"/>
          <w:szCs w:val="16"/>
        </w:rPr>
        <w:t>(Наименование учреждения)</w:t>
      </w:r>
    </w:p>
    <w:p w:rsidR="00B956BF" w:rsidRDefault="00B956BF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Проверяемый период:_____________________________________________</w:t>
      </w:r>
    </w:p>
    <w:p w:rsidR="00B956BF" w:rsidRDefault="00B956BF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проверки:________________________________________</w:t>
      </w:r>
    </w:p>
    <w:p w:rsidR="00B956BF" w:rsidRDefault="00B956BF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Местонахождение объекта проверки: ________________________________</w:t>
      </w:r>
    </w:p>
    <w:p w:rsidR="00B956BF" w:rsidRPr="001F2FF5" w:rsidRDefault="00B956BF" w:rsidP="00B853D3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16"/>
          <w:szCs w:val="16"/>
        </w:rPr>
        <w:t>(Адрес)</w:t>
      </w:r>
    </w:p>
    <w:p w:rsidR="00B956BF" w:rsidRPr="003F18C1" w:rsidRDefault="00B956BF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ИНН/КПП/ ОГРН</w:t>
      </w:r>
    </w:p>
    <w:p w:rsidR="00B956BF" w:rsidRPr="003F18C1" w:rsidRDefault="00B956BF" w:rsidP="00D751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956BF" w:rsidRPr="003F18C1" w:rsidRDefault="00B956BF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 xml:space="preserve">Краткая характеристика объекта проверки (при необходимости): </w:t>
      </w:r>
    </w:p>
    <w:p w:rsidR="00B956BF" w:rsidRDefault="00B956BF" w:rsidP="006760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8C1">
        <w:rPr>
          <w:sz w:val="28"/>
          <w:szCs w:val="28"/>
        </w:rPr>
        <w:t>Перечень нормативных и иных правовых актов, соблюдение которых проверено в ходе проверки</w:t>
      </w:r>
      <w:r>
        <w:rPr>
          <w:sz w:val="28"/>
          <w:szCs w:val="28"/>
        </w:rPr>
        <w:t xml:space="preserve">. </w:t>
      </w:r>
    </w:p>
    <w:p w:rsidR="00B956BF" w:rsidRPr="002D537A" w:rsidRDefault="00B956BF" w:rsidP="006760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D537A">
        <w:rPr>
          <w:sz w:val="28"/>
          <w:szCs w:val="28"/>
        </w:rPr>
        <w:t>еречень основных вопросов, подлежащих изучению в ходе проведения контрольного мероприятия.</w:t>
      </w:r>
    </w:p>
    <w:p w:rsidR="00B956BF" w:rsidRDefault="00B956BF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Выводы по результатам проверки.</w:t>
      </w:r>
    </w:p>
    <w:p w:rsidR="00B956BF" w:rsidRDefault="00B956BF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56BF" w:rsidRPr="003F18C1" w:rsidRDefault="00B956BF" w:rsidP="00B853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1190" w:type="dxa"/>
        <w:tblLook w:val="01E0"/>
      </w:tblPr>
      <w:tblGrid>
        <w:gridCol w:w="5353"/>
        <w:gridCol w:w="3291"/>
        <w:gridCol w:w="31"/>
        <w:gridCol w:w="2515"/>
      </w:tblGrid>
      <w:tr w:rsidR="00B956BF" w:rsidRPr="0088461D" w:rsidTr="00676049">
        <w:trPr>
          <w:gridAfter w:val="2"/>
          <w:wAfter w:w="2546" w:type="dxa"/>
        </w:trPr>
        <w:tc>
          <w:tcPr>
            <w:tcW w:w="8644" w:type="dxa"/>
            <w:gridSpan w:val="2"/>
          </w:tcPr>
          <w:p w:rsidR="00B956BF" w:rsidRPr="0088461D" w:rsidRDefault="00B956BF" w:rsidP="00B853D3">
            <w:pPr>
              <w:spacing w:after="200" w:line="276" w:lineRule="auto"/>
              <w:rPr>
                <w:rFonts w:eastAsia="MS Mincho"/>
                <w:sz w:val="28"/>
                <w:szCs w:val="28"/>
              </w:rPr>
            </w:pPr>
          </w:p>
        </w:tc>
      </w:tr>
      <w:tr w:rsidR="00B956BF" w:rsidRPr="0088461D" w:rsidTr="00676049">
        <w:tc>
          <w:tcPr>
            <w:tcW w:w="5353" w:type="dxa"/>
          </w:tcPr>
          <w:p w:rsidR="00B956BF" w:rsidRPr="0088461D" w:rsidRDefault="00B956BF" w:rsidP="001F2FF5">
            <w:pPr>
              <w:jc w:val="righ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322" w:type="dxa"/>
            <w:gridSpan w:val="2"/>
          </w:tcPr>
          <w:p w:rsidR="00B956BF" w:rsidRPr="0088461D" w:rsidRDefault="00B956BF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Приложение № 6</w:t>
            </w:r>
          </w:p>
          <w:p w:rsidR="00B956BF" w:rsidRPr="0088461D" w:rsidRDefault="00B956BF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 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rPr>
                <w:rFonts w:eastAsia="MS Mincho"/>
                <w:bCs/>
                <w:sz w:val="28"/>
                <w:szCs w:val="28"/>
              </w:rPr>
            </w:pPr>
            <w:r w:rsidRPr="0088461D">
              <w:rPr>
                <w:rFonts w:eastAsia="MS Mincho"/>
                <w:bCs/>
                <w:sz w:val="28"/>
                <w:szCs w:val="28"/>
              </w:rPr>
              <w:t xml:space="preserve">к Порядку, утвержденному постановлением  администрации </w:t>
            </w:r>
            <w:r>
              <w:rPr>
                <w:sz w:val="28"/>
                <w:szCs w:val="28"/>
              </w:rPr>
              <w:t>Лотошанского  сельсовета</w:t>
            </w:r>
            <w:r w:rsidRPr="0088461D">
              <w:rPr>
                <w:rFonts w:eastAsia="MS Mincho"/>
                <w:bCs/>
                <w:sz w:val="28"/>
                <w:szCs w:val="28"/>
              </w:rPr>
              <w:t xml:space="preserve"> Краснозерского района Новосибирской области 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rFonts w:eastAsia="MS Mincho"/>
                <w:bCs/>
                <w:sz w:val="28"/>
                <w:szCs w:val="28"/>
              </w:rPr>
              <w:t>от  17.04.2018 г.</w:t>
            </w:r>
            <w:r w:rsidRPr="0088461D">
              <w:rPr>
                <w:rFonts w:eastAsia="MS Mincho"/>
                <w:bCs/>
                <w:sz w:val="28"/>
                <w:szCs w:val="28"/>
              </w:rPr>
              <w:t xml:space="preserve">     № </w:t>
            </w:r>
            <w:r>
              <w:rPr>
                <w:rFonts w:eastAsia="MS Mincho"/>
                <w:bCs/>
                <w:sz w:val="28"/>
                <w:szCs w:val="28"/>
              </w:rPr>
              <w:t>22</w:t>
            </w:r>
            <w:r w:rsidRPr="0088461D">
              <w:rPr>
                <w:rFonts w:eastAsia="MS Mincho"/>
                <w:bCs/>
                <w:sz w:val="28"/>
                <w:szCs w:val="28"/>
              </w:rPr>
              <w:t xml:space="preserve">   </w:t>
            </w:r>
          </w:p>
          <w:p w:rsidR="00B956BF" w:rsidRPr="0088461D" w:rsidRDefault="00B956BF" w:rsidP="001F2F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15" w:type="dxa"/>
          </w:tcPr>
          <w:p w:rsidR="00B956BF" w:rsidRPr="0088461D" w:rsidRDefault="00B956BF" w:rsidP="001F2FF5">
            <w:pPr>
              <w:ind w:hanging="53"/>
              <w:rPr>
                <w:rFonts w:eastAsia="MS Mincho"/>
                <w:b/>
                <w:sz w:val="28"/>
                <w:szCs w:val="28"/>
              </w:rPr>
            </w:pPr>
          </w:p>
        </w:tc>
      </w:tr>
    </w:tbl>
    <w:p w:rsidR="00B956BF" w:rsidRPr="003F18C1" w:rsidRDefault="00B956BF" w:rsidP="00D75128">
      <w:pPr>
        <w:jc w:val="right"/>
        <w:rPr>
          <w:sz w:val="28"/>
          <w:szCs w:val="28"/>
        </w:rPr>
      </w:pPr>
    </w:p>
    <w:tbl>
      <w:tblPr>
        <w:tblW w:w="9540" w:type="dxa"/>
        <w:tblInd w:w="-72" w:type="dxa"/>
        <w:tblLayout w:type="fixed"/>
        <w:tblLook w:val="01E0"/>
      </w:tblPr>
      <w:tblGrid>
        <w:gridCol w:w="4706"/>
        <w:gridCol w:w="567"/>
        <w:gridCol w:w="4075"/>
        <w:gridCol w:w="192"/>
      </w:tblGrid>
      <w:tr w:rsidR="00B956BF" w:rsidRPr="0088461D" w:rsidTr="001F2FF5">
        <w:trPr>
          <w:gridAfter w:val="3"/>
          <w:wAfter w:w="4654" w:type="dxa"/>
          <w:trHeight w:val="609"/>
        </w:trPr>
        <w:tc>
          <w:tcPr>
            <w:tcW w:w="4706" w:type="dxa"/>
            <w:vAlign w:val="center"/>
          </w:tcPr>
          <w:p w:rsidR="00B956BF" w:rsidRPr="0088461D" w:rsidRDefault="00B956BF" w:rsidP="001F2FF5">
            <w:pPr>
              <w:jc w:val="center"/>
              <w:rPr>
                <w:rFonts w:eastAsia="MS Mincho"/>
                <w:b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br w:type="page"/>
              <w:t>УГЛОВОЙ ШТАМП</w:t>
            </w:r>
          </w:p>
        </w:tc>
      </w:tr>
      <w:tr w:rsidR="00B956BF" w:rsidRPr="0088461D" w:rsidTr="001F2FF5">
        <w:trPr>
          <w:gridAfter w:val="1"/>
          <w:wAfter w:w="12" w:type="dxa"/>
          <w:trHeight w:val="1465"/>
        </w:trPr>
        <w:tc>
          <w:tcPr>
            <w:tcW w:w="4706" w:type="dxa"/>
          </w:tcPr>
          <w:p w:rsidR="00B956BF" w:rsidRPr="0088461D" w:rsidRDefault="00B956BF" w:rsidP="001F2FF5">
            <w:pPr>
              <w:rPr>
                <w:rFonts w:eastAsia="MS Mincho"/>
                <w:sz w:val="28"/>
                <w:szCs w:val="28"/>
              </w:rPr>
            </w:pPr>
          </w:p>
          <w:p w:rsidR="00B956BF" w:rsidRPr="0088461D" w:rsidRDefault="00B956BF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О результатах контрольных мероприятий</w:t>
            </w:r>
          </w:p>
        </w:tc>
        <w:tc>
          <w:tcPr>
            <w:tcW w:w="567" w:type="dxa"/>
          </w:tcPr>
          <w:p w:rsidR="00B956BF" w:rsidRPr="0088461D" w:rsidRDefault="00B956BF" w:rsidP="001F2FF5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075" w:type="dxa"/>
          </w:tcPr>
          <w:p w:rsidR="00B956BF" w:rsidRPr="0088461D" w:rsidRDefault="00B956BF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Руководителю объекта контроля</w:t>
            </w:r>
          </w:p>
          <w:p w:rsidR="00B956BF" w:rsidRPr="0088461D" w:rsidRDefault="00B956BF" w:rsidP="001F2FF5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адрес</w:t>
            </w:r>
          </w:p>
        </w:tc>
      </w:tr>
      <w:tr w:rsidR="00B956BF" w:rsidRPr="0088461D" w:rsidTr="001F2FF5">
        <w:trPr>
          <w:gridAfter w:val="1"/>
          <w:wAfter w:w="12" w:type="dxa"/>
          <w:trHeight w:val="308"/>
        </w:trPr>
        <w:tc>
          <w:tcPr>
            <w:tcW w:w="9348" w:type="dxa"/>
            <w:gridSpan w:val="3"/>
          </w:tcPr>
          <w:p w:rsidR="00B956BF" w:rsidRPr="0088461D" w:rsidRDefault="00B956BF" w:rsidP="001F2FF5">
            <w:pPr>
              <w:jc w:val="both"/>
              <w:rPr>
                <w:rFonts w:eastAsia="MS Mincho"/>
                <w:sz w:val="28"/>
                <w:szCs w:val="28"/>
              </w:rPr>
            </w:pPr>
          </w:p>
        </w:tc>
      </w:tr>
      <w:tr w:rsidR="00B956BF" w:rsidRPr="0088461D" w:rsidTr="001F2FF5">
        <w:trPr>
          <w:trHeight w:val="269"/>
        </w:trPr>
        <w:tc>
          <w:tcPr>
            <w:tcW w:w="9540" w:type="dxa"/>
            <w:gridSpan w:val="4"/>
          </w:tcPr>
          <w:p w:rsidR="00B956BF" w:rsidRPr="0088461D" w:rsidRDefault="00B956BF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B956BF" w:rsidRPr="0088461D" w:rsidRDefault="00B956BF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ПРЕДПИСАНИЕ</w:t>
            </w:r>
          </w:p>
          <w:p w:rsidR="00B956BF" w:rsidRPr="0088461D" w:rsidRDefault="00B956BF" w:rsidP="001F2FF5">
            <w:pPr>
              <w:jc w:val="center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об устранении нарушений законодательства </w:t>
            </w:r>
          </w:p>
          <w:p w:rsidR="00B956BF" w:rsidRPr="0088461D" w:rsidRDefault="00B956BF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B956BF" w:rsidRPr="0088461D" w:rsidRDefault="00B956BF" w:rsidP="00CB28E4">
            <w:pPr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 «___</w:t>
            </w:r>
            <w:r>
              <w:rPr>
                <w:rFonts w:eastAsia="MS Mincho"/>
                <w:sz w:val="28"/>
                <w:szCs w:val="28"/>
              </w:rPr>
              <w:t xml:space="preserve">»  </w:t>
            </w:r>
            <w:r w:rsidRPr="0088461D">
              <w:rPr>
                <w:rFonts w:eastAsia="MS Mincho"/>
                <w:sz w:val="28"/>
                <w:szCs w:val="28"/>
              </w:rPr>
              <w:t xml:space="preserve">_____20___ года                            </w:t>
            </w:r>
            <w:r>
              <w:rPr>
                <w:rFonts w:eastAsia="MS Mincho"/>
                <w:sz w:val="28"/>
                <w:szCs w:val="28"/>
              </w:rPr>
              <w:t xml:space="preserve">                                                   </w:t>
            </w:r>
            <w:r w:rsidRPr="0088461D">
              <w:rPr>
                <w:rFonts w:eastAsia="MS Mincho"/>
                <w:sz w:val="28"/>
                <w:szCs w:val="28"/>
              </w:rPr>
              <w:t xml:space="preserve">№____                                     </w:t>
            </w:r>
            <w:r>
              <w:rPr>
                <w:rFonts w:eastAsia="MS Mincho"/>
                <w:sz w:val="28"/>
                <w:szCs w:val="28"/>
              </w:rPr>
              <w:t xml:space="preserve">                           </w:t>
            </w:r>
          </w:p>
          <w:p w:rsidR="00B956BF" w:rsidRPr="0088461D" w:rsidRDefault="00B956BF" w:rsidP="001F2FF5">
            <w:pPr>
              <w:jc w:val="both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                                                                                                                                        </w:t>
            </w:r>
          </w:p>
          <w:p w:rsidR="00B956BF" w:rsidRPr="0088461D" w:rsidRDefault="00B956BF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В соответствии с _______________________________________________</w:t>
            </w:r>
          </w:p>
          <w:p w:rsidR="00B956BF" w:rsidRPr="001F2FF5" w:rsidRDefault="00B956BF" w:rsidP="001F2FF5">
            <w:pPr>
              <w:ind w:firstLine="612"/>
              <w:rPr>
                <w:rFonts w:eastAsia="MS Mincho"/>
                <w:sz w:val="16"/>
                <w:szCs w:val="16"/>
              </w:rPr>
            </w:pPr>
            <w:r w:rsidRPr="0088461D">
              <w:rPr>
                <w:rFonts w:eastAsia="MS Mincho"/>
                <w:sz w:val="28"/>
                <w:szCs w:val="28"/>
              </w:rPr>
              <w:t xml:space="preserve">                                            </w:t>
            </w:r>
            <w:r w:rsidRPr="001F2FF5">
              <w:rPr>
                <w:rFonts w:eastAsia="MS Mincho"/>
                <w:sz w:val="16"/>
                <w:szCs w:val="16"/>
              </w:rPr>
              <w:t>(наименование и реквизиты распоряжения о проведении проверки)</w:t>
            </w:r>
          </w:p>
          <w:p w:rsidR="00B956BF" w:rsidRPr="0088461D" w:rsidRDefault="00B956BF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в ____________________________________________________________</w:t>
            </w:r>
          </w:p>
          <w:p w:rsidR="00B956BF" w:rsidRPr="001F2FF5" w:rsidRDefault="00B956BF" w:rsidP="001F2FF5">
            <w:pPr>
              <w:ind w:firstLine="612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</w:rPr>
              <w:t xml:space="preserve">                    </w:t>
            </w:r>
            <w:r w:rsidRPr="001F2FF5">
              <w:rPr>
                <w:rFonts w:eastAsia="MS Mincho"/>
                <w:sz w:val="16"/>
                <w:szCs w:val="16"/>
              </w:rPr>
              <w:t xml:space="preserve">  (наименование проверяемого субъекта контроля)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1F2FF5">
              <w:rPr>
                <w:rFonts w:eastAsia="MS Mincho"/>
                <w:sz w:val="16"/>
                <w:szCs w:val="16"/>
              </w:rPr>
              <w:t>была проведена плановая/внеплановая проверка</w:t>
            </w:r>
            <w:r w:rsidRPr="0088461D">
              <w:rPr>
                <w:rFonts w:eastAsia="MS Mincho"/>
                <w:sz w:val="28"/>
                <w:szCs w:val="28"/>
              </w:rPr>
              <w:t xml:space="preserve"> __________________________________________________________________</w:t>
            </w:r>
          </w:p>
          <w:p w:rsidR="00B956BF" w:rsidRPr="001F2FF5" w:rsidRDefault="00B956BF" w:rsidP="001F2FF5">
            <w:pPr>
              <w:ind w:firstLine="612"/>
              <w:rPr>
                <w:rFonts w:eastAsia="MS Mincho"/>
                <w:sz w:val="16"/>
                <w:szCs w:val="16"/>
              </w:rPr>
            </w:pPr>
            <w:r w:rsidRPr="001F2FF5">
              <w:rPr>
                <w:rFonts w:eastAsia="MS Mincho"/>
                <w:sz w:val="16"/>
                <w:szCs w:val="16"/>
              </w:rPr>
              <w:t xml:space="preserve">                                 (указать предмет проверки и (или) наименование субъекта контроля)</w:t>
            </w:r>
          </w:p>
          <w:p w:rsidR="00B956BF" w:rsidRPr="0088461D" w:rsidRDefault="00B956BF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В ходе плановой/внеплановой проверки были выявлены следующие нарушения:</w:t>
            </w:r>
          </w:p>
          <w:p w:rsidR="00B956BF" w:rsidRPr="0088461D" w:rsidRDefault="00B956BF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 (Акт о результатах плановой/вне</w:t>
            </w:r>
            <w:r>
              <w:rPr>
                <w:rFonts w:eastAsia="MS Mincho"/>
                <w:sz w:val="28"/>
                <w:szCs w:val="28"/>
              </w:rPr>
              <w:t xml:space="preserve">плановой проверки от  «____» </w:t>
            </w:r>
            <w:r w:rsidRPr="0088461D">
              <w:rPr>
                <w:rFonts w:eastAsia="MS Mincho"/>
                <w:sz w:val="28"/>
                <w:szCs w:val="28"/>
              </w:rPr>
              <w:t>____________20____г.)</w:t>
            </w:r>
          </w:p>
          <w:p w:rsidR="00B956BF" w:rsidRDefault="00B956BF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</w:p>
          <w:p w:rsidR="00B956BF" w:rsidRPr="0088461D" w:rsidRDefault="00B956BF" w:rsidP="001F2FF5">
            <w:pPr>
              <w:ind w:firstLine="612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На основании вышеизложенного предписываю:</w:t>
            </w:r>
          </w:p>
          <w:p w:rsidR="00B956BF" w:rsidRPr="0088461D" w:rsidRDefault="00B956BF" w:rsidP="001F2FF5">
            <w:pPr>
              <w:numPr>
                <w:ilvl w:val="0"/>
                <w:numId w:val="2"/>
              </w:numPr>
              <w:ind w:left="0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Устранить перечисленные выше нарушения в срок до_____________.</w:t>
            </w:r>
          </w:p>
          <w:p w:rsidR="00B956BF" w:rsidRPr="0088461D" w:rsidRDefault="00B956BF" w:rsidP="001F2FF5">
            <w:pPr>
              <w:numPr>
                <w:ilvl w:val="0"/>
                <w:numId w:val="2"/>
              </w:numPr>
              <w:ind w:left="0"/>
              <w:rPr>
                <w:rFonts w:eastAsia="MS Mincho"/>
                <w:sz w:val="28"/>
                <w:szCs w:val="28"/>
              </w:rPr>
            </w:pPr>
            <w:r w:rsidRPr="0088461D">
              <w:rPr>
                <w:rFonts w:eastAsia="MS Mincho"/>
                <w:sz w:val="28"/>
                <w:szCs w:val="28"/>
              </w:rPr>
              <w:t>Представить  в срок до ________________________отчет об исполнении предписания и устранении нарушений, выявленных в ходе плановой/внеплановой проверки, с приложением копий подтверждающих документов.</w:t>
            </w:r>
          </w:p>
          <w:p w:rsidR="00B956BF" w:rsidRPr="0088461D" w:rsidRDefault="00B956BF" w:rsidP="001F2FF5">
            <w:pPr>
              <w:rPr>
                <w:rFonts w:eastAsia="MS Mincho"/>
                <w:sz w:val="28"/>
                <w:szCs w:val="28"/>
              </w:rPr>
            </w:pPr>
          </w:p>
          <w:p w:rsidR="00B956BF" w:rsidRPr="0088461D" w:rsidRDefault="00B956BF" w:rsidP="001F2FF5">
            <w:pPr>
              <w:pStyle w:val="ConsPlusNonformat"/>
              <w:widowControl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  <w:p w:rsidR="00B956BF" w:rsidRPr="0088461D" w:rsidRDefault="00B956BF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B956BF" w:rsidRPr="0088461D" w:rsidRDefault="00B956BF" w:rsidP="001F2FF5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</w:tr>
    </w:tbl>
    <w:p w:rsidR="00B956BF" w:rsidRPr="003F18C1" w:rsidRDefault="00B956BF" w:rsidP="00D75128">
      <w:pPr>
        <w:pStyle w:val="HTMLPreformatted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t>Предписание выдал</w:t>
      </w:r>
    </w:p>
    <w:p w:rsidR="00B956BF" w:rsidRPr="003F18C1" w:rsidRDefault="00B956BF" w:rsidP="00D75128">
      <w:pPr>
        <w:pStyle w:val="HTMLPreformatted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t xml:space="preserve">___________________________  _____________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</w:t>
      </w:r>
    </w:p>
    <w:p w:rsidR="00B956BF" w:rsidRPr="001F2FF5" w:rsidRDefault="00B956BF" w:rsidP="00D75128">
      <w:pPr>
        <w:pStyle w:val="HTMLPreformatted"/>
        <w:rPr>
          <w:rFonts w:ascii="Times New Roman" w:hAnsi="Times New Roman" w:cs="Times New Roman"/>
        </w:rPr>
      </w:pPr>
      <w:r w:rsidRPr="001F2FF5">
        <w:rPr>
          <w:rFonts w:ascii="Times New Roman" w:hAnsi="Times New Roman" w:cs="Times New Roman"/>
        </w:rPr>
        <w:t xml:space="preserve">       (должность)  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1F2FF5">
        <w:rPr>
          <w:rFonts w:ascii="Times New Roman" w:hAnsi="Times New Roman" w:cs="Times New Roman"/>
        </w:rPr>
        <w:t xml:space="preserve">          (подпись)      </w:t>
      </w:r>
      <w:r>
        <w:rPr>
          <w:rFonts w:ascii="Times New Roman" w:hAnsi="Times New Roman" w:cs="Times New Roman"/>
        </w:rPr>
        <w:t xml:space="preserve">             </w:t>
      </w:r>
      <w:r w:rsidRPr="001F2FF5">
        <w:rPr>
          <w:rFonts w:ascii="Times New Roman" w:hAnsi="Times New Roman" w:cs="Times New Roman"/>
        </w:rPr>
        <w:t xml:space="preserve">   (расшифровка подписи)</w:t>
      </w:r>
    </w:p>
    <w:p w:rsidR="00B956BF" w:rsidRPr="003F18C1" w:rsidRDefault="00B956BF" w:rsidP="00D75128">
      <w:pPr>
        <w:pStyle w:val="HTMLPreformatted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956BF" w:rsidRPr="001F2FF5" w:rsidRDefault="00B956BF" w:rsidP="00D75128">
      <w:pPr>
        <w:pStyle w:val="HTMLPreformatted"/>
        <w:rPr>
          <w:rFonts w:ascii="Times New Roman" w:hAnsi="Times New Roman" w:cs="Times New Roman"/>
        </w:rPr>
      </w:pPr>
      <w:r w:rsidRPr="001F2FF5">
        <w:rPr>
          <w:rFonts w:ascii="Times New Roman" w:hAnsi="Times New Roman" w:cs="Times New Roman"/>
        </w:rPr>
        <w:t xml:space="preserve">          (дата)</w:t>
      </w:r>
    </w:p>
    <w:p w:rsidR="00B956BF" w:rsidRPr="003F18C1" w:rsidRDefault="00B956BF" w:rsidP="00D75128">
      <w:pPr>
        <w:rPr>
          <w:sz w:val="28"/>
          <w:szCs w:val="28"/>
        </w:rPr>
      </w:pPr>
    </w:p>
    <w:p w:rsidR="00B956BF" w:rsidRPr="003F18C1" w:rsidRDefault="00B956BF" w:rsidP="00D75128">
      <w:pPr>
        <w:pStyle w:val="HTMLPreformatted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t>Предписание получил, согласен</w:t>
      </w:r>
    </w:p>
    <w:p w:rsidR="00B956BF" w:rsidRPr="003F18C1" w:rsidRDefault="00B956BF" w:rsidP="00D75128">
      <w:pPr>
        <w:pStyle w:val="HTMLPreformatted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t xml:space="preserve">___________________________  _____________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</w:t>
      </w:r>
    </w:p>
    <w:p w:rsidR="00B956BF" w:rsidRPr="001F2FF5" w:rsidRDefault="00B956BF" w:rsidP="00D75128">
      <w:pPr>
        <w:pStyle w:val="HTMLPreformatted"/>
        <w:rPr>
          <w:rFonts w:ascii="Times New Roman" w:hAnsi="Times New Roman" w:cs="Times New Roman"/>
        </w:rPr>
      </w:pPr>
      <w:r w:rsidRPr="001F2FF5">
        <w:rPr>
          <w:rFonts w:ascii="Times New Roman" w:hAnsi="Times New Roman" w:cs="Times New Roman"/>
        </w:rPr>
        <w:t xml:space="preserve">       (должность)          </w:t>
      </w:r>
      <w:r>
        <w:rPr>
          <w:rFonts w:ascii="Times New Roman" w:hAnsi="Times New Roman" w:cs="Times New Roman"/>
        </w:rPr>
        <w:t xml:space="preserve">                                      </w:t>
      </w:r>
      <w:r w:rsidRPr="001F2FF5">
        <w:rPr>
          <w:rFonts w:ascii="Times New Roman" w:hAnsi="Times New Roman" w:cs="Times New Roman"/>
        </w:rPr>
        <w:t xml:space="preserve">   (подпись)        </w:t>
      </w:r>
      <w:r>
        <w:rPr>
          <w:rFonts w:ascii="Times New Roman" w:hAnsi="Times New Roman" w:cs="Times New Roman"/>
        </w:rPr>
        <w:t xml:space="preserve">               </w:t>
      </w:r>
      <w:r w:rsidRPr="001F2FF5">
        <w:rPr>
          <w:rFonts w:ascii="Times New Roman" w:hAnsi="Times New Roman" w:cs="Times New Roman"/>
        </w:rPr>
        <w:t xml:space="preserve"> (расшифровка подписи)</w:t>
      </w:r>
    </w:p>
    <w:p w:rsidR="00B956BF" w:rsidRPr="003F18C1" w:rsidRDefault="00B956BF" w:rsidP="00D75128">
      <w:pPr>
        <w:pStyle w:val="HTMLPreformatted"/>
        <w:rPr>
          <w:rFonts w:ascii="Times New Roman" w:hAnsi="Times New Roman" w:cs="Times New Roman"/>
          <w:sz w:val="28"/>
          <w:szCs w:val="28"/>
        </w:rPr>
      </w:pPr>
      <w:r w:rsidRPr="003F18C1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956BF" w:rsidRPr="001F2FF5" w:rsidRDefault="00B956BF" w:rsidP="00D75128">
      <w:pPr>
        <w:pStyle w:val="HTMLPreformatted"/>
        <w:rPr>
          <w:rFonts w:ascii="Times New Roman" w:hAnsi="Times New Roman" w:cs="Times New Roman"/>
        </w:rPr>
      </w:pPr>
      <w:r w:rsidRPr="001F2FF5">
        <w:rPr>
          <w:rFonts w:ascii="Times New Roman" w:hAnsi="Times New Roman" w:cs="Times New Roman"/>
        </w:rPr>
        <w:t xml:space="preserve">          (дата)</w:t>
      </w:r>
    </w:p>
    <w:p w:rsidR="00B956BF" w:rsidRDefault="00B956BF"/>
    <w:sectPr w:rsidR="00B956BF" w:rsidSect="001F2FF5"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6BF" w:rsidRDefault="00B956BF" w:rsidP="00434937">
      <w:r>
        <w:separator/>
      </w:r>
    </w:p>
  </w:endnote>
  <w:endnote w:type="continuationSeparator" w:id="1">
    <w:p w:rsidR="00B956BF" w:rsidRDefault="00B956BF" w:rsidP="00434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6BF" w:rsidRDefault="00B956BF" w:rsidP="001F2F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56BF" w:rsidRDefault="00B956BF" w:rsidP="001F2F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6BF" w:rsidRDefault="00B956BF" w:rsidP="001F2F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:rsidR="00B956BF" w:rsidRDefault="00B956BF" w:rsidP="001F2F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6BF" w:rsidRDefault="00B956BF" w:rsidP="00434937">
      <w:r>
        <w:separator/>
      </w:r>
    </w:p>
  </w:footnote>
  <w:footnote w:type="continuationSeparator" w:id="1">
    <w:p w:rsidR="00B956BF" w:rsidRDefault="00B956BF" w:rsidP="00434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D1C15"/>
    <w:multiLevelType w:val="hybridMultilevel"/>
    <w:tmpl w:val="ADE0D95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7EF54A37"/>
    <w:multiLevelType w:val="hybridMultilevel"/>
    <w:tmpl w:val="8774CC48"/>
    <w:lvl w:ilvl="0" w:tplc="19B6B1C0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128"/>
    <w:rsid w:val="001F2FF5"/>
    <w:rsid w:val="0021224A"/>
    <w:rsid w:val="00212562"/>
    <w:rsid w:val="00251008"/>
    <w:rsid w:val="002D537A"/>
    <w:rsid w:val="002F1621"/>
    <w:rsid w:val="003F18C1"/>
    <w:rsid w:val="00421D6B"/>
    <w:rsid w:val="00434937"/>
    <w:rsid w:val="00516047"/>
    <w:rsid w:val="0053270D"/>
    <w:rsid w:val="0054705E"/>
    <w:rsid w:val="00561829"/>
    <w:rsid w:val="005B1CDA"/>
    <w:rsid w:val="005F03E4"/>
    <w:rsid w:val="00607BC9"/>
    <w:rsid w:val="00676049"/>
    <w:rsid w:val="00696E57"/>
    <w:rsid w:val="006A7E79"/>
    <w:rsid w:val="006D4B0C"/>
    <w:rsid w:val="006F3A91"/>
    <w:rsid w:val="00732241"/>
    <w:rsid w:val="008534B3"/>
    <w:rsid w:val="0088461D"/>
    <w:rsid w:val="008B5356"/>
    <w:rsid w:val="00946F8C"/>
    <w:rsid w:val="009C2552"/>
    <w:rsid w:val="00B474F8"/>
    <w:rsid w:val="00B853D3"/>
    <w:rsid w:val="00B956BF"/>
    <w:rsid w:val="00BA3ACA"/>
    <w:rsid w:val="00CB28E4"/>
    <w:rsid w:val="00D75128"/>
    <w:rsid w:val="00D96540"/>
    <w:rsid w:val="00DF3704"/>
    <w:rsid w:val="00EB2469"/>
    <w:rsid w:val="00EE7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12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7512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D751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75128"/>
    <w:rPr>
      <w:rFonts w:ascii="Courier New" w:hAnsi="Courier New" w:cs="Courier New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7512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75128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D7512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751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512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6A7E79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BA3825E07E6A9427D47A489A67813BD4FDA8599BBEFEFD0DB1530202FF4E8DC9A47B8254AB417FxEo6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311E8FECDFFA4A41BE9373733560FC3A3EEBC21227349CDF83E61BFD7FB12D891339EA968F324DJ9sE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432</TotalTime>
  <Pages>16</Pages>
  <Words>4175</Words>
  <Characters>23803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2009</cp:lastModifiedBy>
  <cp:revision>6</cp:revision>
  <cp:lastPrinted>2018-05-18T09:50:00Z</cp:lastPrinted>
  <dcterms:created xsi:type="dcterms:W3CDTF">2018-05-11T08:35:00Z</dcterms:created>
  <dcterms:modified xsi:type="dcterms:W3CDTF">2018-03-21T16:44:00Z</dcterms:modified>
</cp:coreProperties>
</file>